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55D25" w14:textId="3386F7B3" w:rsidR="00B208FF" w:rsidRDefault="00B208FF" w:rsidP="0095783B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ＭＳ 明朝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ＭＳ 明朝" w:cs="Arial"/>
          <w:b/>
          <w:sz w:val="24"/>
          <w:szCs w:val="24"/>
          <w:lang w:eastAsia="ja-JP"/>
        </w:rPr>
        <w:t>3GPP TSG-SA WG1 Meeting #1</w:t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 w:rsidRPr="00BB5AE1">
        <w:rPr>
          <w:rFonts w:eastAsia="ＭＳ 明朝" w:cs="Arial"/>
          <w:b/>
          <w:sz w:val="24"/>
          <w:szCs w:val="24"/>
          <w:lang w:eastAsia="ja-JP"/>
        </w:rPr>
        <w:tab/>
      </w:r>
      <w:r w:rsidR="00A94E32">
        <w:rPr>
          <w:rFonts w:eastAsia="ＭＳ 明朝" w:cs="Arial"/>
          <w:b/>
          <w:sz w:val="24"/>
          <w:szCs w:val="24"/>
          <w:lang w:eastAsia="ja-JP"/>
        </w:rPr>
        <w:tab/>
      </w:r>
      <w:r w:rsidRPr="00A94E32">
        <w:rPr>
          <w:rFonts w:eastAsia="ＭＳ 明朝" w:cs="Arial"/>
          <w:b/>
          <w:sz w:val="24"/>
          <w:szCs w:val="24"/>
          <w:lang w:eastAsia="ja-JP"/>
        </w:rPr>
        <w:t>S1-2</w:t>
      </w:r>
      <w:r w:rsidR="001102DE" w:rsidRPr="00A94E32">
        <w:rPr>
          <w:rFonts w:eastAsia="ＭＳ 明朝" w:cs="Arial"/>
          <w:b/>
          <w:sz w:val="24"/>
          <w:szCs w:val="24"/>
          <w:lang w:eastAsia="ja-JP"/>
        </w:rPr>
        <w:t>5</w:t>
      </w:r>
      <w:r w:rsidR="00A63CC5">
        <w:rPr>
          <w:rFonts w:eastAsia="ＭＳ 明朝" w:cs="Arial"/>
          <w:b/>
          <w:sz w:val="24"/>
          <w:szCs w:val="24"/>
          <w:lang w:eastAsia="ja-JP"/>
        </w:rPr>
        <w:t>2903</w:t>
      </w:r>
    </w:p>
    <w:p w14:paraId="0FEBC1DE" w14:textId="7B9F72F7" w:rsidR="000924E4" w:rsidRPr="00835D67" w:rsidRDefault="00A90F16" w:rsidP="00835D67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ＭＳ 明朝" w:cs="Arial"/>
          <w:b/>
          <w:sz w:val="24"/>
          <w:szCs w:val="24"/>
          <w:lang w:eastAsia="ja-JP"/>
        </w:rPr>
      </w:pPr>
      <w:r w:rsidRPr="00A90F16">
        <w:rPr>
          <w:rFonts w:eastAsia="ＭＳ 明朝" w:cs="Arial"/>
          <w:b/>
          <w:sz w:val="24"/>
          <w:szCs w:val="24"/>
          <w:lang w:eastAsia="ja-JP"/>
        </w:rPr>
        <w:t>1</w:t>
      </w:r>
      <w:r w:rsidR="00DF496C">
        <w:rPr>
          <w:rFonts w:eastAsia="ＭＳ 明朝" w:cs="Arial"/>
          <w:b/>
          <w:sz w:val="24"/>
          <w:szCs w:val="24"/>
          <w:lang w:eastAsia="ja-JP"/>
        </w:rPr>
        <w:t>9</w:t>
      </w:r>
      <w:r w:rsidRPr="00A90F16">
        <w:rPr>
          <w:rFonts w:eastAsia="ＭＳ 明朝" w:cs="Arial"/>
          <w:b/>
          <w:sz w:val="24"/>
          <w:szCs w:val="24"/>
          <w:lang w:eastAsia="ja-JP"/>
        </w:rPr>
        <w:t>-2</w:t>
      </w:r>
      <w:r w:rsidR="00DF496C">
        <w:rPr>
          <w:rFonts w:eastAsia="ＭＳ 明朝" w:cs="Arial"/>
          <w:b/>
          <w:sz w:val="24"/>
          <w:szCs w:val="24"/>
          <w:lang w:eastAsia="ja-JP"/>
        </w:rPr>
        <w:t>3</w:t>
      </w:r>
      <w:r w:rsidRPr="00A90F16">
        <w:rPr>
          <w:rFonts w:eastAsia="ＭＳ 明朝" w:cs="Arial"/>
          <w:b/>
          <w:sz w:val="24"/>
          <w:szCs w:val="24"/>
          <w:lang w:eastAsia="ja-JP"/>
        </w:rPr>
        <w:t xml:space="preserve"> </w:t>
      </w:r>
      <w:r w:rsidR="00DF496C">
        <w:rPr>
          <w:rFonts w:eastAsia="ＭＳ 明朝" w:cs="Arial"/>
          <w:b/>
          <w:sz w:val="24"/>
          <w:szCs w:val="24"/>
          <w:lang w:eastAsia="ja-JP"/>
        </w:rPr>
        <w:t>May</w:t>
      </w:r>
      <w:r>
        <w:rPr>
          <w:rFonts w:eastAsia="ＭＳ 明朝" w:cs="Arial"/>
          <w:b/>
          <w:sz w:val="24"/>
          <w:szCs w:val="24"/>
          <w:lang w:eastAsia="ja-JP"/>
        </w:rPr>
        <w:t xml:space="preserve"> 2025, </w:t>
      </w:r>
      <w:r w:rsidR="00DF496C">
        <w:rPr>
          <w:rFonts w:eastAsia="ＭＳ 明朝" w:cs="Arial"/>
          <w:b/>
          <w:sz w:val="24"/>
          <w:szCs w:val="24"/>
          <w:lang w:eastAsia="ja-JP"/>
        </w:rPr>
        <w:t>Fukuoka</w:t>
      </w:r>
      <w:r>
        <w:rPr>
          <w:rFonts w:eastAsia="ＭＳ 明朝" w:cs="Arial"/>
          <w:b/>
          <w:sz w:val="24"/>
          <w:szCs w:val="24"/>
          <w:lang w:eastAsia="ja-JP"/>
        </w:rPr>
        <w:t xml:space="preserve">, </w:t>
      </w:r>
      <w:r w:rsidR="00DF496C">
        <w:rPr>
          <w:rFonts w:eastAsia="ＭＳ 明朝" w:cs="Arial"/>
          <w:b/>
          <w:sz w:val="24"/>
          <w:szCs w:val="24"/>
          <w:lang w:eastAsia="ja-JP"/>
        </w:rPr>
        <w:t>Japan</w:t>
      </w:r>
      <w:r w:rsidR="00835D67" w:rsidRPr="00FA4F19">
        <w:rPr>
          <w:rFonts w:eastAsia="ＭＳ 明朝" w:cs="Arial"/>
          <w:b/>
          <w:sz w:val="24"/>
          <w:szCs w:val="24"/>
          <w:lang w:eastAsia="ja-JP"/>
        </w:rPr>
        <w:tab/>
      </w:r>
      <w:r w:rsidR="00B208FF">
        <w:rPr>
          <w:rFonts w:eastAsia="ＭＳ 明朝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8DEC2C4" w14:textId="79D98A56" w:rsidR="00872A7E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Start w:id="4" w:name="OLE_LINK3"/>
      <w:bookmarkStart w:id="5" w:name="OLE_LINK4"/>
      <w:bookmarkEnd w:id="2"/>
      <w:r w:rsidR="00A63CC5">
        <w:rPr>
          <w:rFonts w:eastAsia="Times New Roman" w:cs="Arial"/>
          <w:sz w:val="22"/>
          <w:szCs w:val="20"/>
          <w:lang w:eastAsia="ar-SA"/>
        </w:rPr>
        <w:t xml:space="preserve">Drafting group report for </w:t>
      </w:r>
      <w:bookmarkEnd w:id="3"/>
      <w:r w:rsidR="00872A7E">
        <w:rPr>
          <w:rFonts w:eastAsia="Times New Roman" w:cs="Arial"/>
          <w:sz w:val="22"/>
          <w:szCs w:val="20"/>
          <w:lang w:eastAsia="ar-SA"/>
        </w:rPr>
        <w:t>Sensing + Immersive</w:t>
      </w:r>
      <w:r w:rsidR="00872A7E"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</w:p>
    <w:p w14:paraId="09D907A5" w14:textId="0465E084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Ag. </w:t>
      </w: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Item: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  <w:t>1</w:t>
      </w:r>
      <w:r w:rsidR="00A63CC5">
        <w:rPr>
          <w:rFonts w:eastAsia="Times New Roman" w:cs="Arial"/>
          <w:sz w:val="22"/>
          <w:szCs w:val="20"/>
          <w:lang w:val="fr-FR" w:eastAsia="ar-SA"/>
        </w:rPr>
        <w:t>1</w:t>
      </w:r>
      <w:r w:rsidRPr="00CC1E3B">
        <w:rPr>
          <w:rFonts w:eastAsia="Times New Roman" w:cs="Arial"/>
          <w:sz w:val="22"/>
          <w:szCs w:val="20"/>
          <w:lang w:val="fr-FR" w:eastAsia="ar-SA"/>
        </w:rPr>
        <w:t>.1</w:t>
      </w:r>
    </w:p>
    <w:p w14:paraId="6606FF29" w14:textId="1B5A0197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4"/>
      <w:bookmarkEnd w:id="5"/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bookmarkStart w:id="6" w:name="_Hlk198311362"/>
      <w:r w:rsidR="00872A7E">
        <w:rPr>
          <w:rFonts w:eastAsia="Times New Roman" w:cs="Arial"/>
          <w:sz w:val="22"/>
          <w:szCs w:val="20"/>
          <w:lang w:val="fr-FR" w:eastAsia="ar-SA"/>
        </w:rPr>
        <w:t>Drafting Session</w:t>
      </w:r>
      <w:r w:rsidR="00872A7E"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bookmarkEnd w:id="6"/>
      <w:r w:rsidR="00872A7E" w:rsidRPr="00CC1E3B">
        <w:rPr>
          <w:rFonts w:eastAsia="Times New Roman" w:cs="Arial"/>
          <w:sz w:val="22"/>
          <w:szCs w:val="20"/>
          <w:lang w:val="fr-FR" w:eastAsia="ar-SA"/>
        </w:rPr>
        <w:t>Chair</w:t>
      </w:r>
      <w:r w:rsidR="00872A7E">
        <w:rPr>
          <w:rFonts w:eastAsia="Times New Roman" w:cs="Arial"/>
          <w:sz w:val="22"/>
          <w:szCs w:val="20"/>
          <w:lang w:val="fr-FR" w:eastAsia="ar-SA"/>
        </w:rPr>
        <w:t>man</w:t>
      </w:r>
    </w:p>
    <w:p w14:paraId="3577A6E8" w14:textId="2F14E22F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872A7E">
        <w:rPr>
          <w:rFonts w:eastAsia="Times New Roman" w:cs="Arial"/>
          <w:sz w:val="22"/>
          <w:szCs w:val="20"/>
          <w:lang w:val="fr-FR" w:eastAsia="ar-SA"/>
        </w:rPr>
        <w:t>Yusuke Nakano</w:t>
      </w:r>
    </w:p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595B352C" w14:textId="77777777" w:rsidR="00872A7E" w:rsidRDefault="00872A7E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6FD8B89" w14:textId="666204B3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7DEBCDE" w14:textId="76165B31" w:rsidR="00CF2228" w:rsidRDefault="00CF2228" w:rsidP="00CF2228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/</w:t>
      </w:r>
      <w:proofErr w:type="spellStart"/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BreakOut</w:t>
      </w:r>
      <w:proofErr w:type="spellEnd"/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: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 </w:t>
      </w:r>
      <w:r w:rsidR="007E69E2"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Room 303 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(</w:t>
      </w:r>
      <w:r w:rsidR="007E69E2"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3rd floo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r)</w:t>
      </w:r>
    </w:p>
    <w:p w14:paraId="67007008" w14:textId="62D6006E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="007E69E2" w:rsidRPr="007E69E2">
        <w:rPr>
          <w:rFonts w:eastAsia="Arial Unicode MS" w:cs="Arial"/>
          <w:color w:val="00B050"/>
          <w:sz w:val="24"/>
          <w:szCs w:val="24"/>
          <w:lang w:eastAsia="ar-SA"/>
        </w:rPr>
        <w:t xml:space="preserve">Room 210 </w:t>
      </w:r>
      <w:r w:rsidR="007E69E2">
        <w:rPr>
          <w:rFonts w:eastAsia="Arial Unicode MS" w:cs="Arial"/>
          <w:color w:val="00B050"/>
          <w:sz w:val="24"/>
          <w:szCs w:val="24"/>
          <w:lang w:eastAsia="ar-SA"/>
        </w:rPr>
        <w:t>(</w:t>
      </w:r>
      <w:r w:rsidR="007E69E2" w:rsidRPr="007E69E2">
        <w:rPr>
          <w:rFonts w:eastAsia="Arial Unicode MS" w:cs="Arial"/>
          <w:color w:val="00B050"/>
          <w:sz w:val="24"/>
          <w:szCs w:val="24"/>
          <w:lang w:eastAsia="ar-SA"/>
        </w:rPr>
        <w:t>2nd floor</w:t>
      </w:r>
      <w:r w:rsidR="007E69E2">
        <w:rPr>
          <w:rFonts w:eastAsia="Arial Unicode MS" w:cs="Arial"/>
          <w:color w:val="00B050"/>
          <w:sz w:val="24"/>
          <w:szCs w:val="24"/>
          <w:lang w:eastAsia="ar-SA"/>
        </w:rPr>
        <w:t>)</w:t>
      </w: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1463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692"/>
        <w:gridCol w:w="2542"/>
        <w:gridCol w:w="704"/>
        <w:gridCol w:w="2776"/>
        <w:gridCol w:w="2776"/>
        <w:gridCol w:w="679"/>
        <w:gridCol w:w="2042"/>
        <w:gridCol w:w="2060"/>
      </w:tblGrid>
      <w:tr w:rsidR="00CF2228" w:rsidRPr="00015298" w14:paraId="03DD2535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C25133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3B1F46F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CFB172B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7B4CC72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E142D1E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713D3E8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6EB5366F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8F62148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567A2CB" w14:textId="77777777" w:rsidR="00CF2228" w:rsidRPr="00015298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CF2228" w:rsidRPr="00AB0F3E" w14:paraId="0FF41111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5E92577" w14:textId="77777777" w:rsidR="00CF2228" w:rsidRPr="00AB0F3E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C4F1D72" w14:textId="77777777" w:rsidR="00CF2228" w:rsidRPr="00AB0F3E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322988BD" w14:textId="77777777" w:rsidR="00CF2228" w:rsidRPr="00AB0F3E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E6F8AE8" w14:textId="77777777" w:rsidR="00CF2228" w:rsidRPr="00AB0F3E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830D4BA" w14:textId="77777777" w:rsidR="00CF2228" w:rsidRPr="00AB0F3E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45DB385" w14:textId="77777777" w:rsidR="00CF222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FB9C31C" w14:textId="09F61E31" w:rsidR="00CF2228" w:rsidRPr="00A133D2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71546A3" w14:textId="2BF5A636" w:rsidR="00CF2228" w:rsidRPr="00186F39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643A0F6" w14:textId="77777777" w:rsidR="00CF2228" w:rsidRPr="00AB0F3E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B82F272" w14:textId="77777777" w:rsidR="00CF2228" w:rsidRPr="00AB0F3E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800EF" w14:textId="77777777" w:rsidR="00E676AB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6148A98A" w14:textId="77777777" w:rsidR="00E676AB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3B9CEF5F" w14:textId="77777777" w:rsidR="00E676AB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0E97D9FE" w14:textId="77777777" w:rsidR="00E676AB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658E58ED" w14:textId="7292ADE0" w:rsidR="00CF2228" w:rsidRPr="00B47339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0000"/>
                <w:kern w:val="24"/>
                <w:sz w:val="22"/>
                <w:lang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Immersive</w:t>
            </w:r>
            <w:r w:rsidRPr="00480F43">
              <w:rPr>
                <w:rFonts w:eastAsia="ＭＳ 明朝" w:cs="Arial"/>
                <w:color w:val="00B050"/>
                <w:sz w:val="20"/>
                <w:szCs w:val="24"/>
                <w:lang w:val="en-US" w:eastAsia="ja-JP"/>
              </w:rPr>
              <w:t xml:space="preserve"> 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D5A3A7" w14:textId="54311948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2"/>
                <w:lang w:eastAsia="ja-JP"/>
              </w:rPr>
            </w:pPr>
          </w:p>
        </w:tc>
      </w:tr>
      <w:tr w:rsidR="00CF2228" w:rsidRPr="00F24F45" w14:paraId="64A40F4F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13F7306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A2C695A" w14:textId="77777777" w:rsidR="00CF2228" w:rsidRPr="00AB0F3E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4D24FB4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348741A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color w:val="000000"/>
                <w:kern w:val="24"/>
                <w:sz w:val="20"/>
                <w:szCs w:val="24"/>
                <w:lang w:val="en-US" w:eastAsia="ja-JP"/>
              </w:rPr>
              <w:t>(start at 09:00)</w:t>
            </w:r>
          </w:p>
          <w:p w14:paraId="0D9AB668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color w:val="00000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b/>
                <w:color w:val="000000"/>
                <w:kern w:val="24"/>
                <w:sz w:val="20"/>
                <w:szCs w:val="24"/>
                <w:lang w:val="en-US" w:eastAsia="ja-JP"/>
              </w:rPr>
              <w:t>Plenary:</w:t>
            </w:r>
          </w:p>
          <w:p w14:paraId="035466AA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color w:val="000000"/>
                <w:kern w:val="24"/>
                <w:sz w:val="20"/>
                <w:szCs w:val="24"/>
                <w:lang w:val="en-US" w:eastAsia="ja-JP"/>
              </w:rPr>
              <w:t xml:space="preserve">1. Opening </w:t>
            </w:r>
          </w:p>
          <w:p w14:paraId="57F338AF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color w:val="000000"/>
                <w:kern w:val="24"/>
                <w:sz w:val="20"/>
                <w:szCs w:val="24"/>
                <w:lang w:val="en-US" w:eastAsia="ja-JP"/>
              </w:rPr>
              <w:t>2. Reports</w:t>
            </w:r>
          </w:p>
          <w:p w14:paraId="28D282DF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000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color w:val="000000"/>
                <w:kern w:val="24"/>
                <w:sz w:val="20"/>
                <w:szCs w:val="24"/>
                <w:lang w:val="en-US" w:eastAsia="ja-JP"/>
              </w:rPr>
              <w:t>3. LSs</w:t>
            </w:r>
            <w:r w:rsidRPr="00480F43">
              <w:rPr>
                <w:rFonts w:eastAsia="ＭＳ 明朝" w:cs="Arial"/>
                <w:bCs/>
                <w:color w:val="000000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2EF361B4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0"/>
                <w:szCs w:val="24"/>
                <w:lang w:val="en-US" w:eastAsia="ja-JP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9F8152D" w14:textId="77777777" w:rsidR="00CF2228" w:rsidRPr="00AB0F3E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D513092" w14:textId="77777777" w:rsidR="00CF222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595736" w14:textId="77777777" w:rsidR="00E676AB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2C735E9A" w14:textId="77777777" w:rsidR="00E676AB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61010552" w14:textId="77777777" w:rsidR="00E676AB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7F3610A6" w14:textId="77777777" w:rsidR="00E676AB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62D64C2B" w14:textId="50CA2F64" w:rsidR="00CF2228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Immersive</w:t>
            </w:r>
            <w:r w:rsidRPr="00480F43">
              <w:rPr>
                <w:rFonts w:eastAsia="ＭＳ 明朝" w:cs="Arial"/>
                <w:color w:val="00B050"/>
                <w:sz w:val="20"/>
                <w:szCs w:val="24"/>
                <w:lang w:val="en-US" w:eastAsia="ja-JP"/>
              </w:rPr>
              <w:t xml:space="preserve"> 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788F694" w14:textId="77777777" w:rsidR="00E676AB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5C687124" w14:textId="77777777" w:rsidR="00E676AB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2DC96924" w14:textId="77777777" w:rsidR="00E676AB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22D3559C" w14:textId="77777777" w:rsidR="00E676AB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6E57245F" w14:textId="1B5E7E45" w:rsidR="00CF2228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0"/>
                <w:szCs w:val="24"/>
                <w:lang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Immersive</w:t>
            </w:r>
            <w:r w:rsidRPr="00480F43">
              <w:rPr>
                <w:rFonts w:eastAsia="ＭＳ 明朝" w:cs="Arial"/>
                <w:color w:val="00B050"/>
                <w:sz w:val="20"/>
                <w:szCs w:val="24"/>
                <w:lang w:eastAsia="ja-JP"/>
              </w:rPr>
              <w:t xml:space="preserve"> 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01B35BE" w14:textId="77777777" w:rsidR="00CF2228" w:rsidRPr="00AB0F3E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EE97CC9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F02D44" w14:textId="77777777" w:rsidR="00CF53BE" w:rsidRPr="00480F43" w:rsidRDefault="00CF53BE" w:rsidP="00CF53BE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1F056A5D" w14:textId="77777777" w:rsidR="00CF53BE" w:rsidRPr="00480F43" w:rsidRDefault="00CF53BE" w:rsidP="00CF53BE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2DCE3167" w14:textId="77777777" w:rsidR="00CF53BE" w:rsidRPr="00480F43" w:rsidRDefault="00CF53BE" w:rsidP="00CF53BE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5A49F80F" w14:textId="77777777" w:rsidR="00CF53BE" w:rsidRDefault="00CF53BE" w:rsidP="00CF53BE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38F6812" w14:textId="62BE47C4" w:rsidR="00CF2228" w:rsidRPr="0077447F" w:rsidRDefault="00CF53BE" w:rsidP="00CF53BE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Immersive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23B358" w14:textId="7AA3C6DB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2"/>
                <w:lang w:val="en-US" w:eastAsia="ja-JP"/>
              </w:rPr>
            </w:pPr>
          </w:p>
        </w:tc>
      </w:tr>
      <w:tr w:rsidR="00CF2228" w:rsidRPr="00AB0F3E" w14:paraId="437E4EB7" w14:textId="77777777" w:rsidTr="006A0FC8">
        <w:trPr>
          <w:trHeight w:val="48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4DC313" w14:textId="77777777" w:rsidR="00CF2228" w:rsidRPr="00AB0F3E" w:rsidRDefault="00CF2228" w:rsidP="006A0F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8416ADE" w14:textId="77777777" w:rsidR="00CF2228" w:rsidRPr="00AB0F3E" w:rsidRDefault="00CF2228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0ADC4FB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56A8E41" w14:textId="77777777" w:rsidR="00CF2228" w:rsidRPr="00415AA2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3E00885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4B37812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4123101" w14:textId="77777777" w:rsidR="00CF2228" w:rsidRPr="00AB0F3E" w:rsidRDefault="00CF2228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8EEC915" w14:textId="41F0F699" w:rsidR="00CF2228" w:rsidRPr="00A65AF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highlight w:val="yellow"/>
                <w:lang w:eastAsia="ar-SA"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BA4FCAD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lang w:eastAsia="ar-SA"/>
              </w:rPr>
            </w:pPr>
          </w:p>
        </w:tc>
      </w:tr>
      <w:tr w:rsidR="00CF2228" w:rsidRPr="00AB0F3E" w14:paraId="6C832FF4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F9EA276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3CB7CDB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081BE4B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6E09D4" w14:textId="77777777" w:rsidR="00CF222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lang w:val="en-US" w:eastAsia="ja-JP"/>
              </w:rPr>
            </w:pPr>
            <w:r w:rsidRPr="00E161B9">
              <w:rPr>
                <w:rFonts w:eastAsia="ＭＳ 明朝" w:cs="Arial" w:hint="eastAsia"/>
                <w:b/>
                <w:bCs/>
                <w:kern w:val="24"/>
                <w:sz w:val="20"/>
                <w:szCs w:val="24"/>
                <w:lang w:val="en-US" w:eastAsia="ja-JP"/>
              </w:rPr>
              <w:t>P</w:t>
            </w:r>
            <w:r w:rsidRPr="00E161B9">
              <w:rPr>
                <w:rFonts w:eastAsia="ＭＳ 明朝" w:cs="Arial"/>
                <w:b/>
                <w:bCs/>
                <w:kern w:val="24"/>
                <w:sz w:val="20"/>
                <w:szCs w:val="24"/>
                <w:lang w:val="en-US" w:eastAsia="ja-JP"/>
              </w:rPr>
              <w:t>lenary:</w:t>
            </w:r>
          </w:p>
          <w:p w14:paraId="43E7E1CC" w14:textId="4A03669C" w:rsidR="00E676AB" w:rsidRPr="00E676AB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ＭＳ 明朝" w:cs="Arial"/>
                <w:color w:val="000000"/>
                <w:kern w:val="24"/>
                <w:sz w:val="20"/>
                <w:szCs w:val="24"/>
                <w:lang w:eastAsia="ja-JP"/>
              </w:rPr>
              <w:t xml:space="preserve">8.1.1 </w:t>
            </w:r>
            <w:r w:rsidRPr="00250541">
              <w:rPr>
                <w:rFonts w:eastAsia="ＭＳ 明朝" w:cs="Arial"/>
                <w:color w:val="000000"/>
                <w:kern w:val="24"/>
                <w:sz w:val="20"/>
                <w:szCs w:val="24"/>
                <w:lang w:eastAsia="ja-JP"/>
              </w:rPr>
              <w:t>6G General</w:t>
            </w:r>
          </w:p>
          <w:p w14:paraId="207C5340" w14:textId="05439713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5C9278EB" w14:textId="566F41FE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lastRenderedPageBreak/>
              <w:t>8.1.</w:t>
            </w:r>
            <w:r w:rsidR="00E676AB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7A35B1D3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78F3DF6A" w14:textId="77777777" w:rsidR="00CF222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ECED7C6" w14:textId="1AC04E96" w:rsidR="00CF2228" w:rsidRPr="0077447F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</w:t>
            </w:r>
            <w:r w:rsidR="00E676AB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 w:rsidR="00E676AB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Immersive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038A0EC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14:00</w:t>
            </w:r>
          </w:p>
          <w:p w14:paraId="378236FB" w14:textId="77777777" w:rsidR="00CF222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802BAA" w14:textId="743CE609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E5F544" w14:textId="321895F0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5FEFECD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5281FB27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42A372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2"/>
                <w:lang w:eastAsia="ja-JP"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8B7E8F" w14:textId="7810A861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0000"/>
                <w:kern w:val="24"/>
                <w:sz w:val="22"/>
                <w:lang w:eastAsia="ja-JP"/>
              </w:rPr>
            </w:pPr>
          </w:p>
        </w:tc>
      </w:tr>
      <w:tr w:rsidR="00CF2228" w:rsidRPr="00AB0F3E" w14:paraId="78A49DD1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FD39527" w14:textId="77777777" w:rsidR="00CF2228" w:rsidRPr="00AB0F3E" w:rsidRDefault="00CF2228" w:rsidP="006A0F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30E0090" w14:textId="77777777" w:rsidR="00CF2228" w:rsidRPr="00AB0F3E" w:rsidRDefault="00CF2228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B3876D7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03410EA" w14:textId="77777777" w:rsidR="00CF2228" w:rsidRPr="00415AA2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79AFC2" w14:textId="5F51DCE8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587BA4" w14:textId="77777777" w:rsidR="00CF2228" w:rsidRPr="00480F43" w:rsidRDefault="00CF2228" w:rsidP="006A0F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08C3E6F" w14:textId="77777777" w:rsidR="00CF2228" w:rsidRPr="00AB0F3E" w:rsidRDefault="00CF2228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F440BD3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lang w:eastAsia="ar-SA"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086A63E" w14:textId="77777777" w:rsidR="00CF2228" w:rsidRPr="00415AA2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F2228" w:rsidRPr="00015298" w14:paraId="56378E6E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E476085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34EC96C" w14:textId="77777777" w:rsidR="00CF2228" w:rsidRPr="00AB0F3E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0921EC9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3DD665" w14:textId="77777777" w:rsidR="00E676AB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1356B570" w14:textId="77777777" w:rsidR="00E676AB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007B4DE0" w14:textId="77777777" w:rsidR="00E676AB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15674918" w14:textId="77777777" w:rsidR="00E676AB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57DD60D6" w14:textId="61762623" w:rsidR="00CF2228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Immersive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2D8E2CF" w14:textId="77777777" w:rsidR="00CF2228" w:rsidRPr="00AB0F3E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581FCB6" w14:textId="77777777" w:rsidR="00CF222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F1A9AF" w14:textId="788C0D08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BBCE9C" w14:textId="62949103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4F2033F" w14:textId="77777777" w:rsidR="00CF2228" w:rsidRPr="00AB0F3E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3737A28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065224" w14:textId="77777777" w:rsidR="00CF2228" w:rsidRPr="006A17C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18A0039" w14:textId="77777777" w:rsidR="00CF2228" w:rsidRPr="00294C8D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0000"/>
                <w:kern w:val="24"/>
                <w:lang w:eastAsia="ja-JP"/>
              </w:rPr>
            </w:pPr>
          </w:p>
        </w:tc>
      </w:tr>
      <w:tr w:rsidR="00CF2228" w:rsidRPr="00AB0F3E" w14:paraId="70D81FCB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5FF864" w14:textId="77777777" w:rsidR="00CF2228" w:rsidRPr="00AB0F3E" w:rsidRDefault="00CF2228" w:rsidP="006A0F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8C8D36A" w14:textId="77777777" w:rsidR="00CF2228" w:rsidRPr="00AB0F3E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B638776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450A0BE" w14:textId="77777777" w:rsidR="00CF2228" w:rsidRPr="00415AA2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3381EC" w14:textId="77777777" w:rsidR="00CF2228" w:rsidRPr="00415AA2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0C1FF7" w14:textId="77777777" w:rsidR="00CF2228" w:rsidRPr="00415AA2" w:rsidRDefault="00CF2228" w:rsidP="006A0F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733096B" w14:textId="77777777" w:rsidR="00CF2228" w:rsidRPr="00AB0F3E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BFD1AAD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lang w:eastAsia="ar-SA"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7F5194A" w14:textId="77777777" w:rsidR="00CF2228" w:rsidRPr="00415AA2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F2228" w:rsidRPr="00015298" w14:paraId="6B33D8EE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48AEE0" w14:textId="77777777" w:rsidR="00CF2228" w:rsidRPr="00AB0F3E" w:rsidRDefault="00CF2228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569923B" w14:textId="77777777" w:rsidR="00CF2228" w:rsidRPr="00AB0F3E" w:rsidRDefault="00CF2228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2E1BA685" w14:textId="77777777" w:rsidR="00CF2228" w:rsidRPr="00AB0F3E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D001EC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3D38A32D" w14:textId="77777777" w:rsidR="00E676AB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40D8CFDC" w14:textId="77777777" w:rsidR="00E676AB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2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6G System and Operation Aspects</w:t>
            </w:r>
          </w:p>
          <w:p w14:paraId="58AB14F2" w14:textId="77777777" w:rsidR="00E676AB" w:rsidRPr="00480F43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364F6294" w14:textId="77777777" w:rsidR="00E676AB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1AA1070A" w14:textId="1E85995D" w:rsidR="00CF2228" w:rsidRPr="008C18DC" w:rsidRDefault="00E676AB" w:rsidP="00E676AB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4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Sensing + 8.1.</w:t>
            </w:r>
            <w:r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6</w:t>
            </w: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 xml:space="preserve"> Immersive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E97DC3B" w14:textId="77777777" w:rsidR="00CF2228" w:rsidRPr="00AB0F3E" w:rsidRDefault="00CF2228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2E895DC" w14:textId="77777777" w:rsidR="00CF222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0000"/>
                <w:kern w:val="24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A93C3A8" w14:textId="49F5F8EF" w:rsidR="00CF2228" w:rsidRPr="00BD4335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0000"/>
                <w:kern w:val="24"/>
                <w:lang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2118D72" w14:textId="2FDCF028" w:rsidR="00CF2228" w:rsidRPr="008D3CDA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lang w:val="en-US"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66C106D" w14:textId="77777777" w:rsidR="00CF2228" w:rsidRPr="00AB0F3E" w:rsidRDefault="00CF2228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ABF0069" w14:textId="77777777" w:rsidR="00CF2228" w:rsidRPr="00AB0F3E" w:rsidRDefault="00CF2228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842C64" w14:textId="77777777" w:rsidR="00CF2228" w:rsidRPr="00480F43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0000"/>
                <w:kern w:val="24"/>
                <w:sz w:val="22"/>
                <w:lang w:eastAsia="ja-JP"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27A7CB6D" w14:textId="77777777" w:rsidR="00CF2228" w:rsidRPr="00015298" w:rsidRDefault="00CF2228" w:rsidP="006A0FC8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0000"/>
                <w:kern w:val="24"/>
                <w:lang w:eastAsia="ja-JP"/>
              </w:rPr>
            </w:pPr>
          </w:p>
        </w:tc>
      </w:tr>
      <w:bookmarkEnd w:id="7"/>
    </w:tbl>
    <w:p w14:paraId="201796E6" w14:textId="7C5BD0D2" w:rsidR="00CF2228" w:rsidRP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p w14:paraId="3F6C7514" w14:textId="6C39D426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3E1585" w:rsidRPr="00745D37" w14:paraId="3F2F4903" w14:textId="77777777" w:rsidTr="00C30F1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EA8075C" w14:textId="73AC3627" w:rsidR="003E1585" w:rsidRDefault="003E1585" w:rsidP="004B71B5">
            <w:pPr>
              <w:pStyle w:val="Heading1"/>
            </w:pPr>
            <w:r>
              <w:t>Integrated Sensing and Communication</w:t>
            </w:r>
          </w:p>
        </w:tc>
      </w:tr>
      <w:tr w:rsidR="0088452E" w:rsidRPr="00BC04B8" w14:paraId="35FB7EA6" w14:textId="77777777" w:rsidTr="006602D2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71D315C" w14:textId="14532180" w:rsidR="0088452E" w:rsidRPr="00BC04B8" w:rsidRDefault="0088452E" w:rsidP="006602D2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Former Use Cases</w:t>
            </w:r>
          </w:p>
        </w:tc>
      </w:tr>
      <w:tr w:rsidR="003E1585" w:rsidRPr="002B5B90" w14:paraId="06D04343" w14:textId="77777777" w:rsidTr="00D47B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B752BD" w14:textId="23E95414" w:rsidR="003E1585" w:rsidRPr="00B03B8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F7BDA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EE081C" w14:textId="13FC38E2" w:rsidR="003E1585" w:rsidRPr="00B03B8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776AC">
              <w:rPr>
                <w:rFonts w:eastAsia="Times New Roman" w:cs="Arial"/>
                <w:szCs w:val="18"/>
                <w:lang w:eastAsia="ar-SA"/>
              </w:rPr>
              <w:t>S1-252025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B9DFEE" w14:textId="29658F4A" w:rsidR="003E1585" w:rsidRPr="00B03B8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3B8C">
              <w:rPr>
                <w:rFonts w:eastAsia="Times New Roman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D08B6C" w14:textId="1A420BA0" w:rsidR="003E1585" w:rsidRPr="00B03B8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3B8C">
              <w:rPr>
                <w:rFonts w:eastAsia="Times New Roman"/>
                <w:szCs w:val="18"/>
                <w:lang w:eastAsia="ar-SA"/>
              </w:rPr>
              <w:t>Clause 7 (ISAC) Editorial Clean 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17F88" w14:textId="610EA1E1" w:rsidR="003E1585" w:rsidRPr="00C30F1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30F1F"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11" w:history="1">
              <w:r w:rsidR="00D776AC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S1-252155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66151" w14:textId="77777777" w:rsidR="003E1585" w:rsidRPr="00C30F1F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E1585" w:rsidRPr="002B5B90" w14:paraId="744C03F4" w14:textId="77777777" w:rsidTr="009D2E5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903D5D" w14:textId="494B4235" w:rsidR="003E1585" w:rsidRPr="00D47BB8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D47BB8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F0463" w14:textId="0A09711B" w:rsidR="003E1585" w:rsidRPr="00D47BB8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" w:history="1">
              <w:r w:rsidR="00D776AC" w:rsidRPr="00D47BB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A7F726" w14:textId="010F6B42" w:rsidR="003E1585" w:rsidRPr="00D47BB8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47BB8">
              <w:rPr>
                <w:rFonts w:eastAsia="Times New Roman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C13496" w14:textId="479262E5" w:rsidR="003E1585" w:rsidRPr="00D47BB8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47BB8">
              <w:rPr>
                <w:rFonts w:eastAsia="Times New Roman"/>
                <w:szCs w:val="18"/>
                <w:lang w:eastAsia="ar-SA"/>
              </w:rPr>
              <w:t>Clause 7 (ISAC) Editorial Clean 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0B38C8" w14:textId="1E6C7419" w:rsidR="003E1585" w:rsidRPr="00D47BB8" w:rsidRDefault="00D47BB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47BB8">
              <w:rPr>
                <w:rFonts w:eastAsia="Times New Roman" w:cs="Arial"/>
                <w:szCs w:val="18"/>
                <w:lang w:val="de-DE" w:eastAsia="ar-SA"/>
              </w:rPr>
              <w:t>Revised to S1-252463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8E25C5" w14:textId="54445A53" w:rsidR="003E1585" w:rsidRPr="00D47BB8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47BB8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13" w:history="1">
              <w:r w:rsidR="00D776AC" w:rsidRPr="00D47BB8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S1-252025</w:t>
              </w:r>
            </w:hyperlink>
            <w:r w:rsidRPr="00D47BB8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D47BB8" w:rsidRPr="002B5B90" w14:paraId="0FE875FA" w14:textId="77777777" w:rsidTr="009D2E5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F4E390" w14:textId="2770A88B" w:rsidR="00D47BB8" w:rsidRPr="009D2E5C" w:rsidRDefault="00D47BB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D2E5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CAD471" w14:textId="5B476A93" w:rsidR="00D47BB8" w:rsidRPr="009D2E5C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D47BB8" w:rsidRPr="009D2E5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44D7AE" w14:textId="572460C0" w:rsidR="00D47BB8" w:rsidRPr="009D2E5C" w:rsidRDefault="00D47BB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D2E5C">
              <w:rPr>
                <w:rFonts w:eastAsia="Times New Roman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1305E0" w14:textId="29A09D0A" w:rsidR="00D47BB8" w:rsidRPr="009D2E5C" w:rsidRDefault="00D47BB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D2E5C">
              <w:rPr>
                <w:rFonts w:eastAsia="Times New Roman"/>
                <w:szCs w:val="18"/>
                <w:lang w:eastAsia="ar-SA"/>
              </w:rPr>
              <w:t>Clause 7 (ISAC) Editorial Clean 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0D55026" w14:textId="73F45AE4" w:rsidR="00D47BB8" w:rsidRPr="009D2E5C" w:rsidRDefault="009D2E5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D2E5C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C5F405" w14:textId="43063A2E" w:rsidR="00D47BB8" w:rsidRPr="009D2E5C" w:rsidRDefault="00D47BB8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D2E5C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5" w:history="1">
              <w:r w:rsidRPr="009D2E5C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S1-252025</w:t>
              </w:r>
            </w:hyperlink>
            <w:r w:rsidRPr="009D2E5C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101C2D78" w14:textId="77777777" w:rsidR="00D47BB8" w:rsidRDefault="00D47BB8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D2E5C">
              <w:rPr>
                <w:rFonts w:eastAsia="Arial Unicode MS" w:cs="Arial"/>
                <w:szCs w:val="18"/>
                <w:lang w:val="de-DE" w:eastAsia="ar-SA"/>
              </w:rPr>
              <w:t>Revision of S1-252155.</w:t>
            </w:r>
          </w:p>
          <w:p w14:paraId="62707940" w14:textId="082BC1FC" w:rsidR="009D2E5C" w:rsidRPr="009D2E5C" w:rsidRDefault="009D2E5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 w:hint="cs"/>
                <w:szCs w:val="18"/>
                <w:lang w:val="de-DE" w:eastAsia="ar-SA"/>
              </w:rPr>
              <w:t>B</w:t>
            </w:r>
            <w:r>
              <w:rPr>
                <w:rFonts w:eastAsia="Arial Unicode MS" w:cs="Arial"/>
                <w:szCs w:val="18"/>
                <w:lang w:val="de-DE" w:eastAsia="ar-SA"/>
              </w:rPr>
              <w:t>lacket to be removed in 7.13.1</w:t>
            </w:r>
          </w:p>
        </w:tc>
      </w:tr>
      <w:tr w:rsidR="0088452E" w:rsidRPr="002B5B90" w14:paraId="3BDD9AF6" w14:textId="77777777" w:rsidTr="00831B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F2EC96" w14:textId="77777777" w:rsidR="0088452E" w:rsidRPr="00C2702A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2702A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6AF1B0" w14:textId="11EBD1B3" w:rsidR="0088452E" w:rsidRPr="00C2702A" w:rsidRDefault="00A63CC5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" w:history="1">
              <w:r w:rsidR="00D776AC" w:rsidRPr="00C27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C6B371" w14:textId="77777777" w:rsidR="0088452E" w:rsidRPr="00C2702A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2702A">
              <w:rPr>
                <w:rFonts w:eastAsia="Times New Roman"/>
                <w:szCs w:val="18"/>
                <w:lang w:eastAsia="ar-SA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EF354" w14:textId="77777777" w:rsidR="0088452E" w:rsidRPr="00C2702A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2702A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C2702A">
              <w:rPr>
                <w:rFonts w:eastAsia="Times New Roman"/>
                <w:szCs w:val="18"/>
                <w:lang w:eastAsia="ar-SA"/>
              </w:rPr>
              <w:t xml:space="preserve"> on addition of KPI table to use case 7.1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29D254" w14:textId="2DA47254" w:rsidR="0088452E" w:rsidRPr="00C2702A" w:rsidRDefault="00C2702A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2702A">
              <w:rPr>
                <w:rFonts w:eastAsia="Times New Roman" w:cs="Arial"/>
                <w:szCs w:val="18"/>
                <w:lang w:val="de-DE" w:eastAsia="ar-SA"/>
              </w:rPr>
              <w:t>Revised to S1-252460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76C12C" w14:textId="77777777" w:rsidR="0088452E" w:rsidRPr="00C2702A" w:rsidRDefault="0088452E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2702A" w:rsidRPr="002B5B90" w14:paraId="15FE103F" w14:textId="77777777" w:rsidTr="00831B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92BDDA" w14:textId="6803B6BE" w:rsidR="00C2702A" w:rsidRPr="00831B97" w:rsidRDefault="00C2702A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31B97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A147D" w14:textId="789BF66C" w:rsidR="00C2702A" w:rsidRPr="00831B97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C2702A" w:rsidRPr="00831B9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0AD0B" w14:textId="00D13095" w:rsidR="00C2702A" w:rsidRPr="00831B97" w:rsidRDefault="00C2702A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1B97">
              <w:rPr>
                <w:rFonts w:eastAsia="Times New Roman"/>
                <w:szCs w:val="18"/>
                <w:lang w:eastAsia="ar-SA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B4A39" w14:textId="7441804B" w:rsidR="00C2702A" w:rsidRPr="00831B97" w:rsidRDefault="00C2702A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31B97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831B97">
              <w:rPr>
                <w:rFonts w:eastAsia="Times New Roman"/>
                <w:szCs w:val="18"/>
                <w:lang w:eastAsia="ar-SA"/>
              </w:rPr>
              <w:t xml:space="preserve"> on addition of KPI table to use case 7.1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B54A3" w14:textId="3173A12C" w:rsidR="00C2702A" w:rsidRPr="00831B97" w:rsidRDefault="00831B97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31B97">
              <w:rPr>
                <w:rFonts w:eastAsia="Times New Roman" w:cs="Arial"/>
                <w:szCs w:val="18"/>
                <w:lang w:val="de-DE" w:eastAsia="ar-SA"/>
              </w:rPr>
              <w:t>Revised to S1-252503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0AA238" w14:textId="4EC1EDEB" w:rsidR="00C2702A" w:rsidRPr="00831B97" w:rsidRDefault="00C2702A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1B97">
              <w:rPr>
                <w:rFonts w:eastAsia="Arial Unicode MS" w:cs="Arial"/>
                <w:szCs w:val="18"/>
                <w:lang w:val="de-DE" w:eastAsia="ar-SA"/>
              </w:rPr>
              <w:t>Revision of S1-252278.</w:t>
            </w:r>
          </w:p>
        </w:tc>
      </w:tr>
      <w:tr w:rsidR="00831B97" w:rsidRPr="002B5B90" w14:paraId="7EF30A8B" w14:textId="77777777" w:rsidTr="00831B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EE8291" w14:textId="5C376371" w:rsidR="00831B97" w:rsidRPr="00831B97" w:rsidRDefault="00831B97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31B97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13AB9A" w14:textId="00628995" w:rsidR="00831B97" w:rsidRPr="00831B97" w:rsidRDefault="00A63CC5" w:rsidP="006602D2">
            <w:pPr>
              <w:snapToGrid w:val="0"/>
              <w:spacing w:after="0" w:line="240" w:lineRule="auto"/>
            </w:pPr>
            <w:hyperlink r:id="rId18" w:history="1">
              <w:r w:rsidR="00831B97" w:rsidRPr="00831B97">
                <w:rPr>
                  <w:rStyle w:val="Hyperlink"/>
                  <w:rFonts w:cs="Arial"/>
                  <w:color w:val="auto"/>
                </w:rPr>
                <w:t>S1-252503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AAEBE4" w14:textId="0E5AB48D" w:rsidR="00831B97" w:rsidRPr="00831B97" w:rsidRDefault="00831B97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1B97">
              <w:rPr>
                <w:rFonts w:eastAsia="Times New Roman"/>
                <w:szCs w:val="18"/>
                <w:lang w:eastAsia="ar-SA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286577" w14:textId="48CD4643" w:rsidR="00831B97" w:rsidRPr="00831B97" w:rsidRDefault="00831B97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31B97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831B97">
              <w:rPr>
                <w:rFonts w:eastAsia="Times New Roman"/>
                <w:szCs w:val="18"/>
                <w:lang w:eastAsia="ar-SA"/>
              </w:rPr>
              <w:t xml:space="preserve"> on addition of KPI table to use case 7.1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C965B0" w14:textId="6E0776D9" w:rsidR="00831B97" w:rsidRPr="00831B97" w:rsidRDefault="00831B97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31B97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C30553" w14:textId="444301EE" w:rsidR="00831B97" w:rsidRPr="00831B97" w:rsidRDefault="00831B97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1B97">
              <w:rPr>
                <w:rFonts w:eastAsia="Arial Unicode MS" w:cs="Arial"/>
                <w:i/>
                <w:szCs w:val="18"/>
                <w:lang w:val="de-DE" w:eastAsia="ar-SA"/>
              </w:rPr>
              <w:t>Revision of S1-252278.</w:t>
            </w:r>
          </w:p>
          <w:p w14:paraId="18DB3E90" w14:textId="77777777" w:rsidR="00831B97" w:rsidRPr="00831B97" w:rsidRDefault="00831B97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1B97">
              <w:rPr>
                <w:rFonts w:eastAsia="Arial Unicode MS" w:cs="Arial"/>
                <w:szCs w:val="18"/>
                <w:lang w:val="de-DE" w:eastAsia="ar-SA"/>
              </w:rPr>
              <w:t>Revision of S1-252460.</w:t>
            </w:r>
          </w:p>
          <w:p w14:paraId="664EFAA9" w14:textId="18F444FE" w:rsidR="00831B97" w:rsidRPr="00831B97" w:rsidRDefault="00831B97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1B97">
              <w:rPr>
                <w:rFonts w:eastAsia="Arial Unicode MS" w:cs="Arial" w:hint="cs"/>
                <w:szCs w:val="18"/>
                <w:lang w:val="de-DE" w:eastAsia="ar-SA"/>
              </w:rPr>
              <w:lastRenderedPageBreak/>
              <w:t>W</w:t>
            </w:r>
            <w:r w:rsidRPr="00831B97">
              <w:rPr>
                <w:rFonts w:eastAsia="Arial Unicode MS" w:cs="Arial"/>
                <w:szCs w:val="18"/>
                <w:lang w:val="de-DE" w:eastAsia="ar-SA"/>
              </w:rPr>
              <w:t>ith [] for values in KPI table.</w:t>
            </w:r>
          </w:p>
        </w:tc>
      </w:tr>
      <w:tr w:rsidR="0088452E" w:rsidRPr="002B5B90" w14:paraId="16A2FED4" w14:textId="77777777" w:rsidTr="00CF70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620607" w14:textId="77777777" w:rsidR="0088452E" w:rsidRPr="007D660E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7D660E">
              <w:rPr>
                <w:rFonts w:eastAsia="Times New Roman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8E0566" w14:textId="0ADFB0FC" w:rsidR="0088452E" w:rsidRPr="007D660E" w:rsidRDefault="00A63CC5" w:rsidP="006602D2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D776AC" w:rsidRPr="007D660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S1-252343</w:t>
              </w:r>
            </w:hyperlink>
          </w:p>
          <w:p w14:paraId="0D71DF24" w14:textId="77777777" w:rsidR="0088452E" w:rsidRPr="007D660E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8A2DAF" w14:textId="77777777" w:rsidR="0088452E" w:rsidRPr="007D660E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D660E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0788F7" w14:textId="77777777" w:rsidR="0088452E" w:rsidRPr="007D660E" w:rsidRDefault="0088452E" w:rsidP="006602D2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7D660E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7D660E">
              <w:rPr>
                <w:rFonts w:eastAsia="Times New Roman"/>
                <w:szCs w:val="18"/>
                <w:lang w:eastAsia="ar-SA"/>
              </w:rPr>
              <w:t xml:space="preserve"> to UC 7.3 High-resolution topographical maps</w:t>
            </w:r>
          </w:p>
          <w:p w14:paraId="501E1EE8" w14:textId="77777777" w:rsidR="0088452E" w:rsidRPr="007D660E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948672" w14:textId="54AB4D27" w:rsidR="0088452E" w:rsidRPr="007D660E" w:rsidRDefault="007D660E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D660E">
              <w:rPr>
                <w:rFonts w:eastAsia="Times New Roman" w:cs="Arial"/>
                <w:szCs w:val="18"/>
                <w:lang w:val="de-DE" w:eastAsia="ar-SA"/>
              </w:rPr>
              <w:t>Revised to S1-252461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F686ED" w14:textId="77777777" w:rsidR="0088452E" w:rsidRPr="007D660E" w:rsidRDefault="0088452E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D660E" w:rsidRPr="002B5B90" w14:paraId="07AEA512" w14:textId="77777777" w:rsidTr="00CF70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BC003B" w14:textId="3C7ECB08" w:rsidR="007D660E" w:rsidRPr="00CF706C" w:rsidRDefault="007D660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F706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61D850" w14:textId="34942D60" w:rsidR="007D660E" w:rsidRPr="00CF706C" w:rsidRDefault="00A63CC5" w:rsidP="006602D2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7D660E" w:rsidRPr="00CF706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B438B9" w14:textId="57E8978B" w:rsidR="007D660E" w:rsidRPr="00CF706C" w:rsidRDefault="007D660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F706C">
              <w:rPr>
                <w:rFonts w:eastAsia="Times New Roman"/>
                <w:szCs w:val="18"/>
                <w:lang w:eastAsia="ar-SA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4602C3" w14:textId="77777777" w:rsidR="007D660E" w:rsidRPr="00CF706C" w:rsidRDefault="007D660E" w:rsidP="006602D2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F706C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CF706C">
              <w:rPr>
                <w:rFonts w:eastAsia="Times New Roman"/>
                <w:szCs w:val="18"/>
                <w:lang w:eastAsia="ar-SA"/>
              </w:rPr>
              <w:t xml:space="preserve"> to UC 7.3 High-resolution topographical maps</w:t>
            </w:r>
          </w:p>
          <w:p w14:paraId="4EF0EBDF" w14:textId="110A96C0" w:rsidR="007D660E" w:rsidRPr="00CF706C" w:rsidRDefault="007D660E" w:rsidP="006602D2">
            <w:pPr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959B9D" w14:textId="218F4378" w:rsidR="007D660E" w:rsidRPr="00CF706C" w:rsidRDefault="00CF706C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F706C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8F3F16" w14:textId="77777777" w:rsidR="007D660E" w:rsidRPr="00CF706C" w:rsidRDefault="007D660E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F706C">
              <w:rPr>
                <w:rFonts w:eastAsia="Arial Unicode MS" w:cs="Arial"/>
                <w:szCs w:val="18"/>
                <w:lang w:val="de-DE" w:eastAsia="ar-SA"/>
              </w:rPr>
              <w:t>Revision of S1-252343</w:t>
            </w:r>
          </w:p>
          <w:p w14:paraId="057F8219" w14:textId="1773FE1F" w:rsidR="007D660E" w:rsidRPr="00CF706C" w:rsidRDefault="007D660E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F706C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88452E" w:rsidRPr="002B5B90" w14:paraId="580391F2" w14:textId="77777777" w:rsidTr="00501B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DD6B8F" w14:textId="77777777" w:rsidR="0088452E" w:rsidRPr="007D660E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7D660E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744E80" w14:textId="55D02E70" w:rsidR="0088452E" w:rsidRPr="007D660E" w:rsidRDefault="00A63CC5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1" w:history="1">
              <w:r w:rsidR="00D776AC" w:rsidRPr="007D660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F46096" w14:textId="77777777" w:rsidR="0088452E" w:rsidRPr="007D660E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D660E">
              <w:rPr>
                <w:rFonts w:eastAsia="Times New Roman"/>
                <w:szCs w:val="18"/>
                <w:lang w:eastAsia="ar-SA"/>
              </w:rPr>
              <w:t xml:space="preserve">Huawei, China Mobile, vivo, </w:t>
            </w:r>
            <w:proofErr w:type="spellStart"/>
            <w:r w:rsidRPr="007D660E">
              <w:rPr>
                <w:rFonts w:eastAsia="Times New Roman"/>
                <w:szCs w:val="18"/>
                <w:lang w:eastAsia="ar-SA"/>
              </w:rPr>
              <w:t>Turkcell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2A3D65" w14:textId="77777777" w:rsidR="0088452E" w:rsidRPr="007D660E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D660E">
              <w:rPr>
                <w:rFonts w:eastAsia="Times New Roman"/>
                <w:szCs w:val="18"/>
                <w:lang w:eastAsia="ar-SA"/>
              </w:rPr>
              <w:t>Update of use case on low-altitude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8242E6" w14:textId="307988FA" w:rsidR="0088452E" w:rsidRPr="007D660E" w:rsidRDefault="007D660E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D660E">
              <w:rPr>
                <w:rFonts w:eastAsia="Times New Roman" w:cs="Arial"/>
                <w:szCs w:val="18"/>
                <w:lang w:val="de-DE" w:eastAsia="ar-SA"/>
              </w:rPr>
              <w:t>Revised to S1-252462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4D7163" w14:textId="77777777" w:rsidR="0088452E" w:rsidRPr="007D660E" w:rsidRDefault="0088452E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D660E" w:rsidRPr="002B5B90" w14:paraId="112F35DB" w14:textId="77777777" w:rsidTr="00501B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3FBD5" w14:textId="5332C4F2" w:rsidR="007D660E" w:rsidRPr="00501B8D" w:rsidRDefault="007D660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01B8D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0109A6" w14:textId="5670C3C0" w:rsidR="007D660E" w:rsidRPr="00501B8D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7D660E" w:rsidRPr="00501B8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DBF507" w14:textId="1FD1D595" w:rsidR="007D660E" w:rsidRPr="00501B8D" w:rsidRDefault="007D660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01B8D">
              <w:rPr>
                <w:rFonts w:eastAsia="Times New Roman"/>
                <w:szCs w:val="18"/>
                <w:lang w:eastAsia="ar-SA"/>
              </w:rPr>
              <w:t xml:space="preserve">Huawei, China Mobile, vivo, </w:t>
            </w:r>
            <w:proofErr w:type="spellStart"/>
            <w:r w:rsidRPr="00501B8D">
              <w:rPr>
                <w:rFonts w:eastAsia="Times New Roman"/>
                <w:szCs w:val="18"/>
                <w:lang w:eastAsia="ar-SA"/>
              </w:rPr>
              <w:t>Turkcell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53F192" w14:textId="4FFB7019" w:rsidR="007D660E" w:rsidRPr="00501B8D" w:rsidRDefault="007D660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01B8D">
              <w:rPr>
                <w:rFonts w:eastAsia="Times New Roman"/>
                <w:szCs w:val="18"/>
                <w:lang w:eastAsia="ar-SA"/>
              </w:rPr>
              <w:t>Update of use case on low-altitude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75AC2" w14:textId="76082FA7" w:rsidR="007D660E" w:rsidRPr="00501B8D" w:rsidRDefault="00501B8D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01B8D">
              <w:rPr>
                <w:rFonts w:eastAsia="Times New Roman" w:cs="Arial"/>
                <w:szCs w:val="18"/>
                <w:lang w:val="de-DE" w:eastAsia="ar-SA"/>
              </w:rPr>
              <w:t>Revised to S1-252515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11B3E6" w14:textId="5B31C7FB" w:rsidR="007D660E" w:rsidRPr="00501B8D" w:rsidRDefault="007D660E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01B8D">
              <w:rPr>
                <w:rFonts w:eastAsia="Arial Unicode MS" w:cs="Arial"/>
                <w:szCs w:val="18"/>
                <w:lang w:val="de-DE" w:eastAsia="ar-SA"/>
              </w:rPr>
              <w:t>Revision of S1-252325.</w:t>
            </w:r>
          </w:p>
        </w:tc>
      </w:tr>
      <w:tr w:rsidR="00501B8D" w:rsidRPr="002B5B90" w14:paraId="5DC2BED4" w14:textId="77777777" w:rsidTr="00501B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C4F8C" w14:textId="18827DA2" w:rsidR="00501B8D" w:rsidRPr="00501B8D" w:rsidRDefault="00501B8D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01B8D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938A" w14:textId="61B46347" w:rsidR="00501B8D" w:rsidRPr="00501B8D" w:rsidRDefault="00A63CC5" w:rsidP="006602D2">
            <w:pPr>
              <w:snapToGrid w:val="0"/>
              <w:spacing w:after="0" w:line="240" w:lineRule="auto"/>
            </w:pPr>
            <w:hyperlink r:id="rId23" w:history="1">
              <w:r w:rsidR="00501B8D" w:rsidRPr="00501B8D">
                <w:rPr>
                  <w:rStyle w:val="Hyperlink"/>
                  <w:rFonts w:cs="Arial"/>
                  <w:color w:val="auto"/>
                </w:rPr>
                <w:t>S1-252515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CDB43" w14:textId="3F7D1D4F" w:rsidR="00501B8D" w:rsidRPr="00501B8D" w:rsidRDefault="00501B8D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01B8D">
              <w:rPr>
                <w:rFonts w:eastAsia="Times New Roman"/>
                <w:szCs w:val="18"/>
                <w:lang w:eastAsia="ar-SA"/>
              </w:rPr>
              <w:t xml:space="preserve">Huawei, China Mobile, vivo, </w:t>
            </w:r>
            <w:proofErr w:type="spellStart"/>
            <w:r w:rsidRPr="00501B8D">
              <w:rPr>
                <w:rFonts w:eastAsia="Times New Roman"/>
                <w:szCs w:val="18"/>
                <w:lang w:eastAsia="ar-SA"/>
              </w:rPr>
              <w:t>Turkcell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49A25" w14:textId="3DDA3AF6" w:rsidR="00501B8D" w:rsidRPr="00501B8D" w:rsidRDefault="00501B8D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01B8D">
              <w:rPr>
                <w:rFonts w:eastAsia="Times New Roman"/>
                <w:szCs w:val="18"/>
                <w:lang w:eastAsia="ar-SA"/>
              </w:rPr>
              <w:t>Update of use case on low-altitude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A3A35" w14:textId="77777777" w:rsidR="00501B8D" w:rsidRPr="00501B8D" w:rsidRDefault="00501B8D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2117A" w14:textId="052001BD" w:rsidR="00501B8D" w:rsidRPr="00501B8D" w:rsidRDefault="00501B8D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01B8D">
              <w:rPr>
                <w:rFonts w:eastAsia="Arial Unicode MS" w:cs="Arial"/>
                <w:i/>
                <w:szCs w:val="18"/>
                <w:lang w:val="de-DE" w:eastAsia="ar-SA"/>
              </w:rPr>
              <w:t>Revision of S1-252325.</w:t>
            </w:r>
          </w:p>
          <w:p w14:paraId="2C47E902" w14:textId="611A6B45" w:rsidR="00501B8D" w:rsidRPr="00501B8D" w:rsidRDefault="00501B8D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01B8D">
              <w:rPr>
                <w:rFonts w:eastAsia="Arial Unicode MS" w:cs="Arial"/>
                <w:szCs w:val="18"/>
                <w:lang w:val="de-DE" w:eastAsia="ar-SA"/>
              </w:rPr>
              <w:t>Revision of S1-252462.</w:t>
            </w:r>
          </w:p>
        </w:tc>
      </w:tr>
      <w:tr w:rsidR="0088452E" w:rsidRPr="002B5B90" w14:paraId="1993B9D3" w14:textId="77777777" w:rsidTr="00D47B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A896F" w14:textId="77777777" w:rsidR="0088452E" w:rsidRPr="00B03B8C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F7BDA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769DA" w14:textId="1BFD6041" w:rsidR="0088452E" w:rsidRPr="00B03B8C" w:rsidRDefault="00A63CC5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4" w:history="1">
              <w:r w:rsidR="00D776A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S1-252230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493DB" w14:textId="77777777" w:rsidR="0088452E" w:rsidRPr="00B03B8C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3B8C">
              <w:rPr>
                <w:rFonts w:eastAsia="Times New Roman"/>
                <w:szCs w:val="18"/>
                <w:lang w:eastAsia="ar-SA"/>
              </w:rPr>
              <w:t>TURKCELL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9133A" w14:textId="77777777" w:rsidR="0088452E" w:rsidRPr="00B03B8C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3B8C">
              <w:rPr>
                <w:rFonts w:eastAsia="Times New Roman"/>
                <w:szCs w:val="18"/>
                <w:lang w:eastAsia="ar-SA"/>
              </w:rPr>
              <w:t>Pseudo-CR on Update 7.4 Use case on low-altitude UAV supervision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3434E" w14:textId="77777777" w:rsidR="0088452E" w:rsidRPr="0035555A" w:rsidRDefault="0088452E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9D9C3" w14:textId="77777777" w:rsidR="0088452E" w:rsidRPr="0035555A" w:rsidRDefault="0088452E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8452E" w:rsidRPr="002B5B90" w14:paraId="053C4A91" w14:textId="77777777" w:rsidTr="002C6D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7E8F85" w14:textId="77777777" w:rsidR="0088452E" w:rsidRPr="00D47BB8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D47BB8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4BD40" w14:textId="1327E4A4" w:rsidR="0088452E" w:rsidRPr="00D47BB8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D776AC" w:rsidRPr="00D47BB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ED3B95" w14:textId="77777777" w:rsidR="0088452E" w:rsidRPr="00D47BB8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47BB8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39C5D" w14:textId="77777777" w:rsidR="0088452E" w:rsidRPr="00D47BB8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47BB8">
              <w:rPr>
                <w:rFonts w:eastAsia="Times New Roman"/>
                <w:szCs w:val="18"/>
                <w:lang w:eastAsia="ar-SA"/>
              </w:rPr>
              <w:t>Pseudo-CR on adding KPI table to 7.4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62A8CD" w14:textId="69026250" w:rsidR="0088452E" w:rsidRPr="00D47BB8" w:rsidRDefault="00D47BB8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47BB8">
              <w:rPr>
                <w:rFonts w:eastAsia="Times New Roman" w:cs="Arial"/>
                <w:szCs w:val="18"/>
                <w:lang w:val="de-DE" w:eastAsia="ar-SA"/>
              </w:rPr>
              <w:t>Revised to S1-252464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F2949E" w14:textId="77777777" w:rsidR="0088452E" w:rsidRPr="00D47BB8" w:rsidRDefault="0088452E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D47BB8" w:rsidRPr="002B5B90" w14:paraId="4CAA78ED" w14:textId="77777777" w:rsidTr="002C6D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3E54E5" w14:textId="6E8404A1" w:rsidR="00D47BB8" w:rsidRPr="002C6D11" w:rsidRDefault="00D47BB8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C6D11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BC1D6" w14:textId="23266237" w:rsidR="00D47BB8" w:rsidRPr="002C6D11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D47BB8" w:rsidRPr="002C6D1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58171E" w14:textId="40878CC3" w:rsidR="00D47BB8" w:rsidRPr="002C6D11" w:rsidRDefault="00D47BB8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C6D11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7BB4B6" w14:textId="2B2FE7B6" w:rsidR="00D47BB8" w:rsidRPr="002C6D11" w:rsidRDefault="00D47BB8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C6D11">
              <w:rPr>
                <w:rFonts w:eastAsia="Times New Roman"/>
                <w:szCs w:val="18"/>
                <w:lang w:eastAsia="ar-SA"/>
              </w:rPr>
              <w:t>Pseudo-CR on adding KPI table to 7.4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D089A7" w14:textId="698F8D1F" w:rsidR="00D47BB8" w:rsidRPr="002C6D11" w:rsidRDefault="002C6D11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C6D11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3D95D8" w14:textId="42EE06CC" w:rsidR="00D47BB8" w:rsidRPr="002C6D11" w:rsidRDefault="00D47BB8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C6D11">
              <w:rPr>
                <w:rFonts w:eastAsia="Arial Unicode MS" w:cs="Arial"/>
                <w:szCs w:val="18"/>
                <w:lang w:val="de-DE" w:eastAsia="ar-SA"/>
              </w:rPr>
              <w:t>Revision of S1-252182.</w:t>
            </w:r>
          </w:p>
        </w:tc>
      </w:tr>
      <w:tr w:rsidR="0088452E" w:rsidRPr="002B5B90" w14:paraId="203D3C2C" w14:textId="77777777" w:rsidTr="00A47E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1DEE4C" w14:textId="77777777" w:rsidR="0088452E" w:rsidRPr="00B03B8C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F7BDA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4BAC7B" w14:textId="2FD04E8E" w:rsidR="0088452E" w:rsidRPr="00B03B8C" w:rsidRDefault="00A63CC5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7" w:history="1">
              <w:r w:rsidR="00D776A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S1-252048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24C07A" w14:textId="77777777" w:rsidR="0088452E" w:rsidRPr="00B03B8C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3B8C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8E156" w14:textId="77777777" w:rsidR="0088452E" w:rsidRPr="00B03B8C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3B8C">
              <w:rPr>
                <w:rFonts w:eastAsia="Times New Roman"/>
                <w:szCs w:val="18"/>
                <w:lang w:eastAsia="ar-SA"/>
              </w:rPr>
              <w:t>Update of use case on road digitalization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971FD" w14:textId="3DC571B0" w:rsidR="0088452E" w:rsidRPr="00CC1F80" w:rsidRDefault="0088452E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C1F80"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28" w:history="1">
              <w:r w:rsidR="00D776AC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S1-252167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C6D745" w14:textId="77777777" w:rsidR="0088452E" w:rsidRPr="00CC1F80" w:rsidRDefault="0088452E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8452E" w:rsidRPr="002B5B90" w14:paraId="72882595" w14:textId="77777777" w:rsidTr="002C6D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3A301C" w14:textId="77777777" w:rsidR="0088452E" w:rsidRPr="00A47E82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47E8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5490FE" w14:textId="5870D696" w:rsidR="0088452E" w:rsidRPr="00A47E82" w:rsidRDefault="00A63CC5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9" w:history="1">
              <w:r w:rsidR="00D776AC" w:rsidRPr="00A47E8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4B2C8E" w14:textId="77777777" w:rsidR="0088452E" w:rsidRPr="00A47E82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47E82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F8F39D" w14:textId="77777777" w:rsidR="0088452E" w:rsidRPr="00A47E82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47E82">
              <w:rPr>
                <w:rFonts w:eastAsia="Times New Roman"/>
                <w:szCs w:val="18"/>
                <w:lang w:eastAsia="ar-SA"/>
              </w:rPr>
              <w:t>Update of use case on road digitalization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A6B86F" w14:textId="24FA71F1" w:rsidR="0088452E" w:rsidRPr="00A47E82" w:rsidRDefault="00A47E8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47E82">
              <w:rPr>
                <w:rFonts w:eastAsia="Times New Roman" w:cs="Arial"/>
                <w:szCs w:val="18"/>
                <w:lang w:val="de-DE" w:eastAsia="ar-SA"/>
              </w:rPr>
              <w:t>Revised to S1-252465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FE5176" w14:textId="747CA945" w:rsidR="0088452E" w:rsidRPr="00A47E82" w:rsidRDefault="0088452E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47E82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30" w:history="1">
              <w:r w:rsidR="00D776AC" w:rsidRPr="00A47E82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S1-252048</w:t>
              </w:r>
            </w:hyperlink>
            <w:r w:rsidRPr="00A47E82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A47E82" w:rsidRPr="002B5B90" w14:paraId="44368E5B" w14:textId="77777777" w:rsidTr="002C6D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A1EE32" w14:textId="3600DA5B" w:rsidR="00A47E82" w:rsidRPr="002C6D11" w:rsidRDefault="00A47E8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C6D11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3BBCD9" w14:textId="3BC02F5D" w:rsidR="00A47E82" w:rsidRPr="002C6D11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A47E82" w:rsidRPr="002C6D1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C88BA7" w14:textId="29E792F8" w:rsidR="00A47E82" w:rsidRPr="002C6D11" w:rsidRDefault="00A47E8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C6D11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A24FB3" w14:textId="33FE053E" w:rsidR="00A47E82" w:rsidRPr="002C6D11" w:rsidRDefault="00A47E8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C6D11">
              <w:rPr>
                <w:rFonts w:eastAsia="Times New Roman"/>
                <w:szCs w:val="18"/>
                <w:lang w:eastAsia="ar-SA"/>
              </w:rPr>
              <w:t>Update of use case on road digitalization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D84B30" w14:textId="391D1162" w:rsidR="00A47E82" w:rsidRPr="002C6D11" w:rsidRDefault="002C6D11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C6D11">
              <w:rPr>
                <w:rFonts w:eastAsia="Times New Roman" w:cs="Arial"/>
                <w:szCs w:val="18"/>
                <w:lang w:val="de-DE" w:eastAsia="ar-SA"/>
              </w:rPr>
              <w:t>Revised to S1-252516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F654B3" w14:textId="17B81A94" w:rsidR="00A47E82" w:rsidRPr="002C6D11" w:rsidRDefault="00A47E8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C6D11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32" w:history="1">
              <w:r w:rsidRPr="002C6D11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S1-252048</w:t>
              </w:r>
            </w:hyperlink>
            <w:r w:rsidRPr="002C6D11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75C93D03" w14:textId="59C5A275" w:rsidR="00A47E82" w:rsidRPr="002C6D11" w:rsidRDefault="00A47E8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C6D11">
              <w:rPr>
                <w:rFonts w:eastAsia="Arial Unicode MS" w:cs="Arial"/>
                <w:szCs w:val="18"/>
                <w:lang w:val="de-DE" w:eastAsia="ar-SA"/>
              </w:rPr>
              <w:t>Revision of S1-252167.</w:t>
            </w:r>
          </w:p>
        </w:tc>
      </w:tr>
      <w:tr w:rsidR="002C6D11" w:rsidRPr="002B5B90" w14:paraId="745469C7" w14:textId="77777777" w:rsidTr="002C6D1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D083A" w14:textId="220C400F" w:rsidR="002C6D11" w:rsidRPr="002C6D11" w:rsidRDefault="002C6D11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C6D11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17621" w14:textId="4FFD2881" w:rsidR="002C6D11" w:rsidRPr="002C6D11" w:rsidRDefault="00A63CC5" w:rsidP="006602D2">
            <w:pPr>
              <w:snapToGrid w:val="0"/>
              <w:spacing w:after="0" w:line="240" w:lineRule="auto"/>
            </w:pPr>
            <w:hyperlink r:id="rId33" w:history="1">
              <w:r w:rsidR="002C6D11" w:rsidRPr="002C6D11">
                <w:rPr>
                  <w:rStyle w:val="Hyperlink"/>
                  <w:rFonts w:cs="Arial"/>
                  <w:color w:val="auto"/>
                </w:rPr>
                <w:t>S1-252516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DC0C1" w14:textId="54D0876F" w:rsidR="002C6D11" w:rsidRPr="002C6D11" w:rsidRDefault="002C6D11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C6D11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9431" w14:textId="5EE88716" w:rsidR="002C6D11" w:rsidRPr="002C6D11" w:rsidRDefault="002C6D11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C6D11">
              <w:rPr>
                <w:rFonts w:eastAsia="Times New Roman"/>
                <w:szCs w:val="18"/>
                <w:lang w:eastAsia="ar-SA"/>
              </w:rPr>
              <w:t>Update of use case on road digitalization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9DAD1" w14:textId="77777777" w:rsidR="002C6D11" w:rsidRPr="002C6D11" w:rsidRDefault="002C6D11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4268" w14:textId="77777777" w:rsidR="002C6D11" w:rsidRPr="002C6D11" w:rsidRDefault="002C6D11" w:rsidP="002C6D11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2C6D11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34" w:history="1">
              <w:r w:rsidRPr="002C6D11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S1-252048</w:t>
              </w:r>
            </w:hyperlink>
            <w:r w:rsidRPr="002C6D11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31BB597E" w14:textId="6C1E82B8" w:rsidR="002C6D11" w:rsidRPr="002C6D11" w:rsidRDefault="002C6D11" w:rsidP="002C6D1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C6D11">
              <w:rPr>
                <w:rFonts w:eastAsia="Arial Unicode MS" w:cs="Arial"/>
                <w:i/>
                <w:szCs w:val="18"/>
                <w:lang w:val="de-DE" w:eastAsia="ar-SA"/>
              </w:rPr>
              <w:t>Revision of S1-252167.</w:t>
            </w:r>
          </w:p>
          <w:p w14:paraId="7D4C548C" w14:textId="4B02491A" w:rsidR="002C6D11" w:rsidRPr="002C6D11" w:rsidRDefault="002C6D11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C6D11">
              <w:rPr>
                <w:rFonts w:eastAsia="Arial Unicode MS" w:cs="Arial"/>
                <w:szCs w:val="18"/>
                <w:lang w:val="de-DE" w:eastAsia="ar-SA"/>
              </w:rPr>
              <w:t>Revision of S1-252465.</w:t>
            </w:r>
          </w:p>
        </w:tc>
      </w:tr>
      <w:tr w:rsidR="0088452E" w:rsidRPr="002B5B90" w14:paraId="3E4D3834" w14:textId="77777777" w:rsidTr="000673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E9145" w14:textId="77777777" w:rsidR="0088452E" w:rsidRPr="00A47E82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47E8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27FF9F" w14:textId="04645E99" w:rsidR="0088452E" w:rsidRPr="00A47E82" w:rsidRDefault="00A63CC5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5" w:history="1">
              <w:r w:rsidR="00D776AC" w:rsidRPr="00A47E8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8664D5" w14:textId="77777777" w:rsidR="0088452E" w:rsidRPr="00A47E82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47E82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D712B3" w14:textId="77777777" w:rsidR="0088452E" w:rsidRPr="00A47E82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47E82">
              <w:rPr>
                <w:rFonts w:eastAsia="Times New Roman"/>
                <w:szCs w:val="18"/>
                <w:lang w:eastAsia="ar-SA"/>
              </w:rPr>
              <w:t>Update on Use case 7.7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53644" w14:textId="58FA694B" w:rsidR="0088452E" w:rsidRPr="00A47E82" w:rsidRDefault="00A47E8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47E82">
              <w:rPr>
                <w:rFonts w:eastAsia="Times New Roman" w:cs="Arial"/>
                <w:szCs w:val="18"/>
                <w:lang w:val="de-DE" w:eastAsia="ar-SA"/>
              </w:rPr>
              <w:t>Revised to S1-252466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2FB55B" w14:textId="77777777" w:rsidR="0088452E" w:rsidRPr="00A47E82" w:rsidRDefault="0088452E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A47E82" w:rsidRPr="002B5B90" w14:paraId="2A5E809B" w14:textId="77777777" w:rsidTr="000673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3135D1" w14:textId="0546BA51" w:rsidR="00A47E82" w:rsidRPr="00067345" w:rsidRDefault="00A47E8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067345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A449A" w14:textId="5EA88ACB" w:rsidR="00A47E82" w:rsidRPr="00067345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A47E82" w:rsidRPr="0006734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56B232" w14:textId="5AE986B3" w:rsidR="00A47E82" w:rsidRPr="00067345" w:rsidRDefault="00A47E8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7345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EF15E" w14:textId="4BE1680E" w:rsidR="00A47E82" w:rsidRPr="00067345" w:rsidRDefault="00A47E8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7345">
              <w:rPr>
                <w:rFonts w:eastAsia="Times New Roman"/>
                <w:szCs w:val="18"/>
                <w:lang w:eastAsia="ar-SA"/>
              </w:rPr>
              <w:t>Update on Use case 7.7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E8EC0" w14:textId="64004937" w:rsidR="00A47E82" w:rsidRPr="00067345" w:rsidRDefault="0006734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67345">
              <w:rPr>
                <w:rFonts w:eastAsia="Times New Roman" w:cs="Arial"/>
                <w:szCs w:val="18"/>
                <w:lang w:val="de-DE" w:eastAsia="ar-SA"/>
              </w:rPr>
              <w:t>Revised to S1-252500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3708EF" w14:textId="0678949A" w:rsidR="00A47E82" w:rsidRPr="00067345" w:rsidRDefault="00A47E8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67345">
              <w:rPr>
                <w:rFonts w:eastAsia="Arial Unicode MS" w:cs="Arial"/>
                <w:szCs w:val="18"/>
                <w:lang w:val="de-DE" w:eastAsia="ar-SA"/>
              </w:rPr>
              <w:t>Revision of S1-252088.</w:t>
            </w:r>
          </w:p>
        </w:tc>
      </w:tr>
      <w:tr w:rsidR="00067345" w:rsidRPr="002B5B90" w14:paraId="1C234DF4" w14:textId="77777777" w:rsidTr="0006734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1B1C" w14:textId="38C1C131" w:rsidR="00067345" w:rsidRPr="00067345" w:rsidRDefault="00067345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067345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AD3AC" w14:textId="7D518561" w:rsidR="00067345" w:rsidRPr="00067345" w:rsidRDefault="00A63CC5" w:rsidP="006602D2">
            <w:pPr>
              <w:snapToGrid w:val="0"/>
              <w:spacing w:after="0" w:line="240" w:lineRule="auto"/>
            </w:pPr>
            <w:hyperlink r:id="rId37" w:history="1">
              <w:r w:rsidR="00067345" w:rsidRPr="00067345">
                <w:rPr>
                  <w:rStyle w:val="Hyperlink"/>
                  <w:rFonts w:cs="Arial"/>
                  <w:color w:val="auto"/>
                </w:rPr>
                <w:t>S1-252500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7206F" w14:textId="68E9DF30" w:rsidR="00067345" w:rsidRPr="00067345" w:rsidRDefault="00067345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7345">
              <w:rPr>
                <w:rFonts w:eastAsia="Times New Roman"/>
                <w:szCs w:val="18"/>
                <w:lang w:eastAsia="ar-SA"/>
              </w:rPr>
              <w:t xml:space="preserve">LG Electronics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42FF1" w14:textId="6F24111F" w:rsidR="00067345" w:rsidRPr="00067345" w:rsidRDefault="00067345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7345">
              <w:rPr>
                <w:rFonts w:eastAsia="Times New Roman"/>
                <w:szCs w:val="18"/>
                <w:lang w:eastAsia="ar-SA"/>
              </w:rPr>
              <w:t>Update on Use case 7.7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026C9" w14:textId="77777777" w:rsidR="00067345" w:rsidRPr="00067345" w:rsidRDefault="0006734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6621C" w14:textId="7A9229ED" w:rsidR="00067345" w:rsidRPr="00067345" w:rsidRDefault="00067345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67345">
              <w:rPr>
                <w:rFonts w:eastAsia="Arial Unicode MS" w:cs="Arial"/>
                <w:i/>
                <w:szCs w:val="18"/>
                <w:lang w:val="de-DE" w:eastAsia="ar-SA"/>
              </w:rPr>
              <w:t>Revision of S1-252088.</w:t>
            </w:r>
          </w:p>
          <w:p w14:paraId="0B9CDEFD" w14:textId="7C1D4AAA" w:rsidR="00067345" w:rsidRPr="00067345" w:rsidRDefault="00067345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67345">
              <w:rPr>
                <w:rFonts w:eastAsia="Arial Unicode MS" w:cs="Arial"/>
                <w:szCs w:val="18"/>
                <w:lang w:val="de-DE" w:eastAsia="ar-SA"/>
              </w:rPr>
              <w:t>Revision of S1-252466.</w:t>
            </w:r>
          </w:p>
        </w:tc>
      </w:tr>
      <w:tr w:rsidR="003E1585" w:rsidRPr="002B5B90" w14:paraId="66F9D720" w14:textId="77777777" w:rsidTr="00A47E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B104DA" w14:textId="6737B4E8" w:rsidR="003E1585" w:rsidRPr="00B03B8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F7BDA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42324" w14:textId="0CF7032A" w:rsidR="003E1585" w:rsidRPr="00B03B8C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8" w:history="1">
              <w:r w:rsidR="00D776A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S1-252043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51755" w14:textId="3836DCAE" w:rsidR="003E1585" w:rsidRPr="00B03B8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3B8C">
              <w:rPr>
                <w:rFonts w:eastAsia="Times New Roman"/>
                <w:szCs w:val="18"/>
                <w:lang w:eastAsia="ar-SA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AD105D" w14:textId="72C4BCDB" w:rsidR="003E1585" w:rsidRPr="00B03B8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3B8C">
              <w:rPr>
                <w:rFonts w:eastAsia="Times New Roman"/>
                <w:szCs w:val="18"/>
                <w:lang w:eastAsia="ar-SA"/>
              </w:rPr>
              <w:t>Update on Use case 7.8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99C9F" w14:textId="28DF3E7C" w:rsidR="003E1585" w:rsidRPr="00C30F1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30F1F"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39" w:history="1">
              <w:r w:rsidR="00D776AC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S1-252079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DA5BA0" w14:textId="77777777" w:rsidR="003E1585" w:rsidRPr="00C30F1F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E1585" w:rsidRPr="002B5B90" w14:paraId="153F8077" w14:textId="77777777" w:rsidTr="005D43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EFE08F" w14:textId="5F241753" w:rsidR="003E1585" w:rsidRPr="00A47E8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47E8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86BE91" w14:textId="6899F929" w:rsidR="003E1585" w:rsidRPr="00A47E82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0" w:history="1">
              <w:r w:rsidR="00D776AC" w:rsidRPr="00A47E8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499ABD" w14:textId="0E0176F9" w:rsidR="003E1585" w:rsidRPr="00A47E8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47E82">
              <w:rPr>
                <w:rFonts w:eastAsia="Times New Roman"/>
                <w:szCs w:val="18"/>
                <w:lang w:eastAsia="ar-SA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22B3C" w14:textId="693DDFE8" w:rsidR="003E1585" w:rsidRPr="00A47E8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47E82">
              <w:rPr>
                <w:rFonts w:eastAsia="Times New Roman"/>
                <w:szCs w:val="18"/>
                <w:lang w:eastAsia="ar-SA"/>
              </w:rPr>
              <w:t>Update on Use case 7.8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19042" w14:textId="056665AF" w:rsidR="003E1585" w:rsidRPr="00A47E82" w:rsidRDefault="00A47E8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47E82">
              <w:rPr>
                <w:rFonts w:eastAsia="Times New Roman" w:cs="Arial"/>
                <w:szCs w:val="18"/>
                <w:lang w:val="de-DE" w:eastAsia="ar-SA"/>
              </w:rPr>
              <w:t>Revised to S1-252436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830A8" w14:textId="4678BD68" w:rsidR="003E1585" w:rsidRPr="00A47E82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47E82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41" w:history="1">
              <w:r w:rsidR="00D776AC" w:rsidRPr="00A47E82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S1-252043</w:t>
              </w:r>
            </w:hyperlink>
            <w:r w:rsidRPr="00A47E82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A47E82" w:rsidRPr="002B5B90" w14:paraId="649F74C1" w14:textId="77777777" w:rsidTr="005D43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E055DD" w14:textId="12B59459" w:rsidR="00A47E82" w:rsidRPr="005D4313" w:rsidRDefault="00A47E8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D4313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4AE3C4" w14:textId="265EE3AF" w:rsidR="00A47E82" w:rsidRPr="005D4313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A47E82" w:rsidRPr="005D431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109FF0" w14:textId="75494697" w:rsidR="00A47E82" w:rsidRPr="005D4313" w:rsidRDefault="00A47E8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D4313">
              <w:rPr>
                <w:rFonts w:eastAsia="Times New Roman"/>
                <w:szCs w:val="18"/>
                <w:lang w:eastAsia="ar-SA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D4637A" w14:textId="172607CB" w:rsidR="00A47E82" w:rsidRPr="005D4313" w:rsidRDefault="00A47E8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D4313">
              <w:rPr>
                <w:rFonts w:eastAsia="Times New Roman"/>
                <w:szCs w:val="18"/>
                <w:lang w:eastAsia="ar-SA"/>
              </w:rPr>
              <w:t>Update on Use case 7.8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F8F605" w14:textId="65384FDF" w:rsidR="00A47E82" w:rsidRPr="005D4313" w:rsidRDefault="005D431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D4313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8C64AC" w14:textId="1EDA66F3" w:rsidR="00A47E82" w:rsidRPr="005D4313" w:rsidRDefault="00A47E8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D4313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43" w:history="1">
              <w:r w:rsidRPr="005D4313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S1-252043</w:t>
              </w:r>
            </w:hyperlink>
            <w:r w:rsidRPr="005D4313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3802F5E0" w14:textId="5B08E6D5" w:rsidR="00A47E82" w:rsidRPr="005D4313" w:rsidRDefault="00A47E8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D4313">
              <w:rPr>
                <w:rFonts w:eastAsia="Arial Unicode MS" w:cs="Arial"/>
                <w:szCs w:val="18"/>
                <w:lang w:val="de-DE" w:eastAsia="ar-SA"/>
              </w:rPr>
              <w:t>Revision of S1-252079.</w:t>
            </w:r>
          </w:p>
        </w:tc>
      </w:tr>
      <w:tr w:rsidR="003E1585" w:rsidRPr="002B5B90" w14:paraId="204D4AD2" w14:textId="77777777" w:rsidTr="005D43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BEC3D7" w14:textId="069FAC57" w:rsidR="003E1585" w:rsidRPr="00B03B8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F7BDA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6BC115" w14:textId="3AF06A6A" w:rsidR="003E1585" w:rsidRPr="00B03B8C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4" w:history="1">
              <w:r w:rsidR="00D776A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S1-252044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DB2263" w14:textId="2BBCCE09" w:rsidR="003E1585" w:rsidRPr="00B03B8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3B8C">
              <w:rPr>
                <w:rFonts w:eastAsia="Times New Roman"/>
                <w:szCs w:val="18"/>
                <w:lang w:eastAsia="ar-SA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C30F0D" w14:textId="008E258F" w:rsidR="003E1585" w:rsidRPr="00B03B8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03B8C">
              <w:rPr>
                <w:rFonts w:eastAsia="Times New Roman"/>
                <w:szCs w:val="18"/>
                <w:lang w:eastAsia="ar-SA"/>
              </w:rPr>
              <w:t>Update on Use case 7.9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252C76" w14:textId="7248E881" w:rsidR="003E1585" w:rsidRPr="00C30F1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30F1F"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45" w:history="1">
              <w:r w:rsidR="00D776AC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S1-252080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2749F7" w14:textId="77777777" w:rsidR="003E1585" w:rsidRPr="00C30F1F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E1585" w:rsidRPr="002B5B90" w14:paraId="4AC1893B" w14:textId="77777777" w:rsidTr="005D43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971000" w14:textId="36A32946" w:rsidR="003E1585" w:rsidRPr="005D431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D4313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4DC843" w14:textId="611681D7" w:rsidR="003E1585" w:rsidRPr="005D4313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6" w:history="1">
              <w:r w:rsidR="00D776AC" w:rsidRPr="005D431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087A46" w14:textId="74E53246" w:rsidR="003E1585" w:rsidRPr="005D431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D4313">
              <w:rPr>
                <w:rFonts w:eastAsia="Times New Roman"/>
                <w:szCs w:val="18"/>
                <w:lang w:eastAsia="ar-SA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47914A" w14:textId="17C68C5C" w:rsidR="003E1585" w:rsidRPr="005D431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D4313">
              <w:rPr>
                <w:rFonts w:eastAsia="Times New Roman"/>
                <w:szCs w:val="18"/>
                <w:lang w:eastAsia="ar-SA"/>
              </w:rPr>
              <w:t>Update on Use case 7.9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9DB721" w14:textId="3C5CFB5F" w:rsidR="003E1585" w:rsidRPr="005D4313" w:rsidRDefault="005D431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D4313">
              <w:rPr>
                <w:rFonts w:eastAsia="Times New Roman" w:cs="Arial"/>
                <w:szCs w:val="18"/>
                <w:lang w:val="de-DE" w:eastAsia="ar-SA"/>
              </w:rPr>
              <w:t>Revised to S1-252437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71F1E" w14:textId="329F5B76" w:rsidR="003E1585" w:rsidRPr="005D4313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D4313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47" w:history="1">
              <w:r w:rsidR="00D776AC" w:rsidRPr="005D4313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S1-252044</w:t>
              </w:r>
            </w:hyperlink>
            <w:r w:rsidRPr="005D4313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5D4313" w:rsidRPr="002B5B90" w14:paraId="5E2B29C1" w14:textId="77777777" w:rsidTr="00902D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ED87AD" w14:textId="3B5F2B4D" w:rsidR="005D4313" w:rsidRPr="005D4313" w:rsidRDefault="005D431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D4313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7AC506" w14:textId="53EAC2ED" w:rsidR="005D4313" w:rsidRPr="005D4313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8" w:history="1">
              <w:r w:rsidR="005D4313" w:rsidRPr="005D431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E55478" w14:textId="105F88D8" w:rsidR="005D4313" w:rsidRPr="005D4313" w:rsidRDefault="005D431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D4313">
              <w:rPr>
                <w:rFonts w:eastAsia="Times New Roman"/>
                <w:szCs w:val="18"/>
                <w:lang w:eastAsia="ar-SA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E6388B" w14:textId="3C117048" w:rsidR="005D4313" w:rsidRPr="005D4313" w:rsidRDefault="005D431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D4313">
              <w:rPr>
                <w:rFonts w:eastAsia="Times New Roman"/>
                <w:szCs w:val="18"/>
                <w:lang w:eastAsia="ar-SA"/>
              </w:rPr>
              <w:t>Update on Use case 7.9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3E1C6" w14:textId="1233878A" w:rsidR="005D4313" w:rsidRPr="005D4313" w:rsidRDefault="005D431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D4313">
              <w:rPr>
                <w:rFonts w:eastAsia="Times New Roman" w:cs="Arial"/>
                <w:szCs w:val="18"/>
                <w:lang w:val="de-DE" w:eastAsia="ar-SA"/>
              </w:rPr>
              <w:t>Revised to S1-252467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14A183" w14:textId="55530918" w:rsidR="005D4313" w:rsidRPr="005D4313" w:rsidRDefault="005D4313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D4313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49" w:history="1">
              <w:r w:rsidRPr="005D4313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S1-252044</w:t>
              </w:r>
            </w:hyperlink>
            <w:r w:rsidRPr="005D4313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2BC92207" w14:textId="4D0D0F66" w:rsidR="005D4313" w:rsidRPr="005D4313" w:rsidRDefault="005D4313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D4313">
              <w:rPr>
                <w:rFonts w:eastAsia="Arial Unicode MS" w:cs="Arial"/>
                <w:szCs w:val="18"/>
                <w:lang w:val="de-DE" w:eastAsia="ar-SA"/>
              </w:rPr>
              <w:t>Revision of S1-252080.</w:t>
            </w:r>
          </w:p>
        </w:tc>
      </w:tr>
      <w:tr w:rsidR="005D4313" w:rsidRPr="002B5B90" w14:paraId="450B44F2" w14:textId="77777777" w:rsidTr="00902D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29A8E3" w14:textId="4EC9BD84" w:rsidR="005D4313" w:rsidRPr="00902D6E" w:rsidRDefault="005D431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02D6E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40DE83" w14:textId="55CBB2E4" w:rsidR="005D4313" w:rsidRPr="00902D6E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0" w:history="1">
              <w:r w:rsidR="005D4313" w:rsidRPr="00902D6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A51D75" w14:textId="09F6E3CE" w:rsidR="005D4313" w:rsidRPr="00902D6E" w:rsidRDefault="005D431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2D6E">
              <w:rPr>
                <w:rFonts w:eastAsia="Times New Roman"/>
                <w:szCs w:val="18"/>
                <w:lang w:eastAsia="ar-SA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67F17C" w14:textId="5F8E1081" w:rsidR="005D4313" w:rsidRPr="00902D6E" w:rsidRDefault="005D431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2D6E">
              <w:rPr>
                <w:rFonts w:eastAsia="Times New Roman"/>
                <w:szCs w:val="18"/>
                <w:lang w:eastAsia="ar-SA"/>
              </w:rPr>
              <w:t>Update on Use case 7.9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A8160A" w14:textId="7232CB9B" w:rsidR="005D4313" w:rsidRPr="00902D6E" w:rsidRDefault="00902D6E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02D6E">
              <w:rPr>
                <w:rFonts w:eastAsia="Times New Roman" w:cs="Arial"/>
                <w:szCs w:val="18"/>
                <w:lang w:val="de-DE" w:eastAsia="ar-SA"/>
              </w:rPr>
              <w:t>Revised to S1-252508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AD9A01" w14:textId="62FAA6DA" w:rsidR="005D4313" w:rsidRPr="00902D6E" w:rsidRDefault="005D4313" w:rsidP="005D4313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902D6E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51" w:history="1">
              <w:r w:rsidRPr="00902D6E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S1-252044</w:t>
              </w:r>
            </w:hyperlink>
            <w:r w:rsidRPr="00902D6E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1EDFB3A7" w14:textId="7CFA0F6C" w:rsidR="005D4313" w:rsidRPr="00902D6E" w:rsidRDefault="005D4313" w:rsidP="005D431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02D6E">
              <w:rPr>
                <w:rFonts w:eastAsia="Arial Unicode MS" w:cs="Arial"/>
                <w:i/>
                <w:szCs w:val="18"/>
                <w:lang w:val="de-DE" w:eastAsia="ar-SA"/>
              </w:rPr>
              <w:t>Revision of S1-252080.</w:t>
            </w:r>
          </w:p>
          <w:p w14:paraId="1A623801" w14:textId="2C78519D" w:rsidR="005D4313" w:rsidRPr="00902D6E" w:rsidRDefault="005D4313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02D6E">
              <w:rPr>
                <w:rFonts w:eastAsia="Arial Unicode MS" w:cs="Arial"/>
                <w:szCs w:val="18"/>
                <w:lang w:val="de-DE" w:eastAsia="ar-SA"/>
              </w:rPr>
              <w:t>Revision of S1-252437.</w:t>
            </w:r>
          </w:p>
        </w:tc>
      </w:tr>
      <w:tr w:rsidR="00902D6E" w:rsidRPr="002B5B90" w14:paraId="187742C5" w14:textId="77777777" w:rsidTr="00902D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03174" w14:textId="4574B4A7" w:rsidR="00902D6E" w:rsidRPr="00902D6E" w:rsidRDefault="00902D6E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02D6E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5F63F" w14:textId="3BCA3B3F" w:rsidR="00902D6E" w:rsidRPr="00902D6E" w:rsidRDefault="00A63CC5" w:rsidP="003E1585">
            <w:pPr>
              <w:snapToGrid w:val="0"/>
              <w:spacing w:after="0" w:line="240" w:lineRule="auto"/>
            </w:pPr>
            <w:hyperlink r:id="rId52" w:history="1">
              <w:r w:rsidR="00902D6E" w:rsidRPr="00902D6E">
                <w:rPr>
                  <w:rStyle w:val="Hyperlink"/>
                  <w:rFonts w:cs="Arial"/>
                  <w:color w:val="auto"/>
                </w:rPr>
                <w:t>S1-252508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B730" w14:textId="3D158038" w:rsidR="00902D6E" w:rsidRPr="00902D6E" w:rsidRDefault="00902D6E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2D6E">
              <w:rPr>
                <w:rFonts w:eastAsia="Times New Roman"/>
                <w:szCs w:val="18"/>
                <w:lang w:eastAsia="ar-SA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48048" w14:textId="7CE4C8D2" w:rsidR="00902D6E" w:rsidRPr="00902D6E" w:rsidRDefault="00902D6E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2D6E">
              <w:rPr>
                <w:rFonts w:eastAsia="Times New Roman"/>
                <w:szCs w:val="18"/>
                <w:lang w:eastAsia="ar-SA"/>
              </w:rPr>
              <w:t>Update on Use case 7.9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A2DCF" w14:textId="77777777" w:rsidR="00902D6E" w:rsidRPr="00902D6E" w:rsidRDefault="00902D6E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082BF" w14:textId="77777777" w:rsidR="00902D6E" w:rsidRPr="00902D6E" w:rsidRDefault="00902D6E" w:rsidP="00902D6E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902D6E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53" w:history="1">
              <w:r w:rsidRPr="00902D6E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S1-252044</w:t>
              </w:r>
            </w:hyperlink>
            <w:r w:rsidRPr="00902D6E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5854B253" w14:textId="77777777" w:rsidR="00902D6E" w:rsidRPr="00902D6E" w:rsidRDefault="00902D6E" w:rsidP="00902D6E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902D6E">
              <w:rPr>
                <w:rFonts w:eastAsia="Arial Unicode MS" w:cs="Arial"/>
                <w:i/>
                <w:szCs w:val="18"/>
                <w:lang w:val="de-DE" w:eastAsia="ar-SA"/>
              </w:rPr>
              <w:t>Revision of S1-252080.</w:t>
            </w:r>
          </w:p>
          <w:p w14:paraId="11D9613C" w14:textId="444A0B4B" w:rsidR="00902D6E" w:rsidRPr="00902D6E" w:rsidRDefault="00902D6E" w:rsidP="00902D6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02D6E">
              <w:rPr>
                <w:rFonts w:eastAsia="Arial Unicode MS" w:cs="Arial"/>
                <w:i/>
                <w:szCs w:val="18"/>
                <w:lang w:val="de-DE" w:eastAsia="ar-SA"/>
              </w:rPr>
              <w:t>Revision of S1-252437.</w:t>
            </w:r>
          </w:p>
          <w:p w14:paraId="459C4E5E" w14:textId="294331C7" w:rsidR="00902D6E" w:rsidRPr="00902D6E" w:rsidRDefault="00902D6E" w:rsidP="005D431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02D6E">
              <w:rPr>
                <w:rFonts w:eastAsia="Arial Unicode MS" w:cs="Arial"/>
                <w:szCs w:val="18"/>
                <w:lang w:val="de-DE" w:eastAsia="ar-SA"/>
              </w:rPr>
              <w:lastRenderedPageBreak/>
              <w:t>Revision of S1-252467.</w:t>
            </w:r>
          </w:p>
        </w:tc>
      </w:tr>
      <w:tr w:rsidR="00C22815" w:rsidRPr="002B5B90" w14:paraId="49B90964" w14:textId="77777777" w:rsidTr="00CA01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7999ED" w14:textId="7D232993" w:rsidR="00C22815" w:rsidRPr="007B527C" w:rsidRDefault="00C2281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7B527C">
              <w:rPr>
                <w:rFonts w:eastAsia="Times New Roman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2F244" w14:textId="40923BD7" w:rsidR="00C22815" w:rsidRPr="007B527C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4" w:history="1">
              <w:r w:rsidR="00D776AC" w:rsidRPr="007B527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E4EB07" w14:textId="4B11F018" w:rsidR="00C22815" w:rsidRPr="007B527C" w:rsidRDefault="00C2281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B527C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193A98" w14:textId="0A34A8C8" w:rsidR="00C22815" w:rsidRPr="007B527C" w:rsidRDefault="00C2281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7B527C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7B527C">
              <w:rPr>
                <w:rFonts w:eastAsia="Times New Roman"/>
                <w:szCs w:val="18"/>
                <w:lang w:eastAsia="ar-SA"/>
              </w:rPr>
              <w:t xml:space="preserve"> on update requirement for use case 7.10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E9A4E5" w14:textId="287B1166" w:rsidR="00C22815" w:rsidRPr="007B527C" w:rsidRDefault="007B527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B527C">
              <w:rPr>
                <w:rFonts w:eastAsia="Times New Roman" w:cs="Arial"/>
                <w:szCs w:val="18"/>
                <w:lang w:val="de-DE" w:eastAsia="ar-SA"/>
              </w:rPr>
              <w:t>Revised to S1-252468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67D091" w14:textId="49EAA6B0" w:rsidR="00C22815" w:rsidRPr="007B527C" w:rsidRDefault="00C2281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B527C" w:rsidRPr="002B5B90" w14:paraId="4BD3D4CF" w14:textId="77777777" w:rsidTr="00CA01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35F360" w14:textId="3BC97AD9" w:rsidR="007B527C" w:rsidRPr="00CA01F2" w:rsidRDefault="007B527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A01F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C68703" w14:textId="22511245" w:rsidR="007B527C" w:rsidRPr="00CA01F2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7B527C" w:rsidRPr="00CA01F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64F77" w14:textId="14473B52" w:rsidR="007B527C" w:rsidRPr="00CA01F2" w:rsidRDefault="007B527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01F2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9345C0" w14:textId="0BBB63CD" w:rsidR="007B527C" w:rsidRPr="00CA01F2" w:rsidRDefault="007B527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A01F2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CA01F2">
              <w:rPr>
                <w:rFonts w:eastAsia="Times New Roman"/>
                <w:szCs w:val="18"/>
                <w:lang w:eastAsia="ar-SA"/>
              </w:rPr>
              <w:t xml:space="preserve"> on update requirement for use case 7.10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E78F19" w14:textId="5FB7AC95" w:rsidR="007B527C" w:rsidRPr="00CA01F2" w:rsidRDefault="00CA01F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A01F2">
              <w:rPr>
                <w:rFonts w:eastAsia="Times New Roman" w:cs="Arial"/>
                <w:szCs w:val="18"/>
                <w:lang w:val="de-DE" w:eastAsia="ar-SA"/>
              </w:rPr>
              <w:t>Revised to S1-252504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697C56" w14:textId="1897D807" w:rsidR="007B527C" w:rsidRPr="00CA01F2" w:rsidRDefault="007B527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01F2">
              <w:rPr>
                <w:rFonts w:eastAsia="Arial Unicode MS" w:cs="Arial"/>
                <w:szCs w:val="18"/>
                <w:lang w:val="de-DE" w:eastAsia="ar-SA"/>
              </w:rPr>
              <w:t>Revision of S1-252183.</w:t>
            </w:r>
          </w:p>
        </w:tc>
      </w:tr>
      <w:tr w:rsidR="00CA01F2" w:rsidRPr="002B5B90" w14:paraId="70763A60" w14:textId="77777777" w:rsidTr="00CA01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7D14" w14:textId="62BD60FA" w:rsidR="00CA01F2" w:rsidRPr="00CA01F2" w:rsidRDefault="00CA01F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A01F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41DC4" w14:textId="2B6FB86B" w:rsidR="00CA01F2" w:rsidRPr="00CA01F2" w:rsidRDefault="00A63CC5" w:rsidP="003E1585">
            <w:pPr>
              <w:snapToGrid w:val="0"/>
              <w:spacing w:after="0" w:line="240" w:lineRule="auto"/>
            </w:pPr>
            <w:hyperlink r:id="rId56" w:history="1">
              <w:r w:rsidR="00CA01F2" w:rsidRPr="00CA01F2">
                <w:rPr>
                  <w:rStyle w:val="Hyperlink"/>
                  <w:rFonts w:cs="Arial"/>
                  <w:color w:val="auto"/>
                </w:rPr>
                <w:t>S1-252504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B634" w14:textId="5F351F34" w:rsidR="00CA01F2" w:rsidRPr="00CA01F2" w:rsidRDefault="00CA01F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01F2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8C61A" w14:textId="13FAEC9B" w:rsidR="00CA01F2" w:rsidRPr="00CA01F2" w:rsidRDefault="00CA01F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A01F2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CA01F2">
              <w:rPr>
                <w:rFonts w:eastAsia="Times New Roman"/>
                <w:szCs w:val="18"/>
                <w:lang w:eastAsia="ar-SA"/>
              </w:rPr>
              <w:t xml:space="preserve"> on update requirement for use case 7.10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4ABCA" w14:textId="77777777" w:rsidR="00CA01F2" w:rsidRPr="00CA01F2" w:rsidRDefault="00CA01F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80515" w14:textId="2A4B7221" w:rsidR="00CA01F2" w:rsidRPr="00CA01F2" w:rsidRDefault="00CA01F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01F2">
              <w:rPr>
                <w:rFonts w:eastAsia="Arial Unicode MS" w:cs="Arial"/>
                <w:i/>
                <w:szCs w:val="18"/>
                <w:lang w:val="de-DE" w:eastAsia="ar-SA"/>
              </w:rPr>
              <w:t>Revision of S1-252183.</w:t>
            </w:r>
          </w:p>
          <w:p w14:paraId="3F8F1DC7" w14:textId="163E4C76" w:rsidR="00CA01F2" w:rsidRPr="00CA01F2" w:rsidRDefault="00CA01F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01F2">
              <w:rPr>
                <w:rFonts w:eastAsia="Arial Unicode MS" w:cs="Arial"/>
                <w:szCs w:val="18"/>
                <w:lang w:val="de-DE" w:eastAsia="ar-SA"/>
              </w:rPr>
              <w:t>Revision of S1-252468.</w:t>
            </w:r>
          </w:p>
        </w:tc>
      </w:tr>
      <w:tr w:rsidR="0088452E" w:rsidRPr="002B5B90" w14:paraId="0AFAF0CB" w14:textId="77777777" w:rsidTr="00CA01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65F084" w14:textId="77777777" w:rsidR="0088452E" w:rsidRPr="007B527C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7B527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C8C91A" w14:textId="04ABD8C1" w:rsidR="0088452E" w:rsidRPr="007B527C" w:rsidRDefault="00A63CC5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7" w:history="1">
              <w:r w:rsidR="00D776AC" w:rsidRPr="007B527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D7B96B" w14:textId="77777777" w:rsidR="0088452E" w:rsidRPr="007B527C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B527C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F128F1" w14:textId="77777777" w:rsidR="0088452E" w:rsidRPr="007B527C" w:rsidRDefault="0088452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7B527C">
              <w:rPr>
                <w:rFonts w:eastAsia="Times New Roman"/>
                <w:szCs w:val="18"/>
                <w:lang w:eastAsia="ar-SA"/>
              </w:rPr>
              <w:t>Update to Use Case on Enhanced XR User Navigation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BC950C" w14:textId="08331286" w:rsidR="0088452E" w:rsidRPr="007B527C" w:rsidRDefault="007B527C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B527C">
              <w:rPr>
                <w:rFonts w:eastAsia="Times New Roman" w:cs="Arial"/>
                <w:szCs w:val="18"/>
                <w:lang w:val="de-DE" w:eastAsia="ar-SA"/>
              </w:rPr>
              <w:t>Revised to S1-252469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AEABA1" w14:textId="77777777" w:rsidR="0088452E" w:rsidRPr="007B527C" w:rsidRDefault="0088452E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B527C" w:rsidRPr="002B5B90" w14:paraId="4EBE2A14" w14:textId="77777777" w:rsidTr="00CA01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49D04" w14:textId="5BA8A98A" w:rsidR="007B527C" w:rsidRPr="00CA01F2" w:rsidRDefault="007B527C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A01F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485D58" w14:textId="390BFB8A" w:rsidR="007B527C" w:rsidRPr="00CA01F2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="007B527C" w:rsidRPr="00CA01F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31F055" w14:textId="58738B51" w:rsidR="007B527C" w:rsidRPr="00CA01F2" w:rsidRDefault="007B527C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01F2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DDADEB" w14:textId="63B47D29" w:rsidR="007B527C" w:rsidRPr="00CA01F2" w:rsidRDefault="007B527C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01F2">
              <w:rPr>
                <w:rFonts w:eastAsia="Times New Roman"/>
                <w:szCs w:val="18"/>
                <w:lang w:eastAsia="ar-SA"/>
              </w:rPr>
              <w:t>Update to Use Case on Enhanced XR User Navigation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65DD54" w14:textId="02E19C1A" w:rsidR="007B527C" w:rsidRPr="00CA01F2" w:rsidRDefault="00CA01F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A01F2">
              <w:rPr>
                <w:rFonts w:eastAsia="Times New Roman" w:cs="Arial"/>
                <w:szCs w:val="18"/>
                <w:lang w:val="de-DE" w:eastAsia="ar-SA"/>
              </w:rPr>
              <w:t>Revised to S1-252505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E88189" w14:textId="70611BC7" w:rsidR="007B527C" w:rsidRPr="00CA01F2" w:rsidRDefault="007B527C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01F2">
              <w:rPr>
                <w:rFonts w:eastAsia="Arial Unicode MS" w:cs="Arial"/>
                <w:szCs w:val="18"/>
                <w:lang w:val="de-DE" w:eastAsia="ar-SA"/>
              </w:rPr>
              <w:t>Revision of S1-252149.</w:t>
            </w:r>
          </w:p>
        </w:tc>
      </w:tr>
      <w:tr w:rsidR="00CA01F2" w:rsidRPr="002B5B90" w14:paraId="631EBC90" w14:textId="77777777" w:rsidTr="00CA01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97FEA" w14:textId="7970018E" w:rsidR="00CA01F2" w:rsidRPr="00CA01F2" w:rsidRDefault="00CA01F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A01F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D20A8" w14:textId="0229DECD" w:rsidR="00CA01F2" w:rsidRPr="00CA01F2" w:rsidRDefault="00A63CC5" w:rsidP="006602D2">
            <w:pPr>
              <w:snapToGrid w:val="0"/>
              <w:spacing w:after="0" w:line="240" w:lineRule="auto"/>
            </w:pPr>
            <w:hyperlink r:id="rId59" w:history="1">
              <w:r w:rsidR="00CA01F2" w:rsidRPr="00CA01F2">
                <w:rPr>
                  <w:rStyle w:val="Hyperlink"/>
                  <w:rFonts w:cs="Arial"/>
                  <w:color w:val="auto"/>
                </w:rPr>
                <w:t>S1-252505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A8F0C" w14:textId="5F73A6AF" w:rsidR="00CA01F2" w:rsidRPr="00CA01F2" w:rsidRDefault="00CA01F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01F2">
              <w:rPr>
                <w:rFonts w:eastAsia="Times New Roman"/>
                <w:szCs w:val="18"/>
                <w:lang w:eastAsia="ar-SA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E73CF" w14:textId="72CE818E" w:rsidR="00CA01F2" w:rsidRPr="00CA01F2" w:rsidRDefault="00CA01F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01F2">
              <w:rPr>
                <w:rFonts w:eastAsia="Times New Roman"/>
                <w:szCs w:val="18"/>
                <w:lang w:eastAsia="ar-SA"/>
              </w:rPr>
              <w:t>Update to Use Case on Enhanced XR User Navigation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DABBB" w14:textId="77777777" w:rsidR="00CA01F2" w:rsidRPr="00CA01F2" w:rsidRDefault="00CA01F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E5C63" w14:textId="0486648E" w:rsidR="00CA01F2" w:rsidRPr="00CA01F2" w:rsidRDefault="00CA01F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01F2">
              <w:rPr>
                <w:rFonts w:eastAsia="Arial Unicode MS" w:cs="Arial"/>
                <w:i/>
                <w:szCs w:val="18"/>
                <w:lang w:val="de-DE" w:eastAsia="ar-SA"/>
              </w:rPr>
              <w:t>Revision of S1-252149.</w:t>
            </w:r>
          </w:p>
          <w:p w14:paraId="16A2157B" w14:textId="58F8AD54" w:rsidR="00CA01F2" w:rsidRPr="00CA01F2" w:rsidRDefault="00CA01F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01F2">
              <w:rPr>
                <w:rFonts w:eastAsia="Arial Unicode MS" w:cs="Arial"/>
                <w:szCs w:val="18"/>
                <w:lang w:val="de-DE" w:eastAsia="ar-SA"/>
              </w:rPr>
              <w:t>Revision of S1-252469.</w:t>
            </w:r>
          </w:p>
        </w:tc>
      </w:tr>
      <w:tr w:rsidR="0088452E" w:rsidRPr="00BC04B8" w14:paraId="437A93FA" w14:textId="77777777" w:rsidTr="001B2083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1E32E78" w14:textId="551D9403" w:rsidR="0088452E" w:rsidRPr="00BC04B8" w:rsidRDefault="0088452E" w:rsidP="006602D2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New Use Cases</w:t>
            </w:r>
          </w:p>
        </w:tc>
      </w:tr>
      <w:tr w:rsidR="003E1585" w:rsidRPr="002B5B90" w14:paraId="11D12105" w14:textId="77777777" w:rsidTr="00CA01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608CE3" w14:textId="11F34AB6" w:rsidR="003E1585" w:rsidRPr="001B208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B2083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99C09" w14:textId="7D7D3863" w:rsidR="003E1585" w:rsidRPr="001B2083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0" w:history="1">
              <w:r w:rsidR="00D776AC" w:rsidRPr="001B208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B3C842" w14:textId="1AF9B0C6" w:rsidR="003E1585" w:rsidRPr="001B208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2083">
              <w:rPr>
                <w:rFonts w:eastAsia="Times New Roman"/>
                <w:szCs w:val="18"/>
                <w:lang w:eastAsia="ar-SA"/>
              </w:rPr>
              <w:t>ZTE, Turk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164E4A" w14:textId="34F0CC4A" w:rsidR="003E1585" w:rsidRPr="001B208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B2083">
              <w:rPr>
                <w:rFonts w:eastAsia="Times New Roman"/>
                <w:szCs w:val="18"/>
                <w:lang w:eastAsia="ar-SA"/>
              </w:rPr>
              <w:t>Use case on geological disaster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C63D36" w14:textId="71F8C498" w:rsidR="003E1585" w:rsidRPr="001B2083" w:rsidRDefault="001B208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B2083">
              <w:rPr>
                <w:rFonts w:eastAsia="Times New Roman" w:cs="Arial"/>
                <w:szCs w:val="18"/>
                <w:lang w:val="de-DE" w:eastAsia="ar-SA"/>
              </w:rPr>
              <w:t>Revised to S1-252470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26E94F" w14:textId="77777777" w:rsidR="003E1585" w:rsidRPr="001B2083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B2083" w:rsidRPr="002B5B90" w14:paraId="018F25DB" w14:textId="77777777" w:rsidTr="00813C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3DEE0E" w14:textId="2A7EDDB3" w:rsidR="001B2083" w:rsidRPr="00CA01F2" w:rsidRDefault="001B208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A01F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E26F24" w14:textId="04035B71" w:rsidR="001B2083" w:rsidRPr="00CA01F2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1B2083" w:rsidRPr="00CA01F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CEB309" w14:textId="3FDF4ADF" w:rsidR="001B2083" w:rsidRPr="00CA01F2" w:rsidRDefault="001B208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01F2">
              <w:rPr>
                <w:rFonts w:eastAsia="Times New Roman"/>
                <w:szCs w:val="18"/>
                <w:lang w:eastAsia="ar-SA"/>
              </w:rPr>
              <w:t>ZTE, Turk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B73CF6" w14:textId="7448201B" w:rsidR="001B2083" w:rsidRPr="00CA01F2" w:rsidRDefault="001B208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01F2">
              <w:rPr>
                <w:rFonts w:eastAsia="Times New Roman"/>
                <w:szCs w:val="18"/>
                <w:lang w:eastAsia="ar-SA"/>
              </w:rPr>
              <w:t>Use case on geological disaster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AA50ED" w14:textId="57AB11B8" w:rsidR="001B2083" w:rsidRPr="00CA01F2" w:rsidRDefault="00CA01F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01F2">
              <w:rPr>
                <w:rFonts w:eastAsia="Times New Roman" w:cs="Arial"/>
                <w:szCs w:val="18"/>
                <w:lang w:eastAsia="ar-SA"/>
              </w:rPr>
              <w:t>Revised to S1-252506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F90B5" w14:textId="6BABFB94" w:rsidR="001B2083" w:rsidRPr="00CA01F2" w:rsidRDefault="001B2083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01F2">
              <w:rPr>
                <w:rFonts w:eastAsia="Arial Unicode MS" w:cs="Arial"/>
                <w:szCs w:val="18"/>
                <w:lang w:val="de-DE" w:eastAsia="ar-SA"/>
              </w:rPr>
              <w:t>Revision of S1-252081.</w:t>
            </w:r>
          </w:p>
        </w:tc>
      </w:tr>
      <w:tr w:rsidR="00CA01F2" w:rsidRPr="002B5B90" w14:paraId="7F7F5E65" w14:textId="77777777" w:rsidTr="00813C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B0C62" w14:textId="63E400A8" w:rsidR="00CA01F2" w:rsidRPr="00813C6C" w:rsidRDefault="00CA01F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13C6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6CCCA" w14:textId="757EBC3D" w:rsidR="00CA01F2" w:rsidRPr="00813C6C" w:rsidRDefault="00A63CC5" w:rsidP="003E1585">
            <w:pPr>
              <w:snapToGrid w:val="0"/>
              <w:spacing w:after="0" w:line="240" w:lineRule="auto"/>
            </w:pPr>
            <w:hyperlink r:id="rId62" w:history="1">
              <w:r w:rsidR="00CA01F2" w:rsidRPr="00813C6C">
                <w:rPr>
                  <w:rStyle w:val="Hyperlink"/>
                  <w:rFonts w:cs="Arial"/>
                  <w:color w:val="auto"/>
                </w:rPr>
                <w:t>S1-252506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B3C44" w14:textId="6789A2F9" w:rsidR="00CA01F2" w:rsidRPr="00813C6C" w:rsidRDefault="00CA01F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13C6C">
              <w:rPr>
                <w:rFonts w:eastAsia="Times New Roman"/>
                <w:szCs w:val="18"/>
                <w:lang w:eastAsia="ar-SA"/>
              </w:rPr>
              <w:t>ZTE, Turk Telekom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0992" w14:textId="263E1502" w:rsidR="00CA01F2" w:rsidRPr="00813C6C" w:rsidRDefault="00CA01F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13C6C">
              <w:rPr>
                <w:rFonts w:eastAsia="Times New Roman"/>
                <w:szCs w:val="18"/>
                <w:lang w:eastAsia="ar-SA"/>
              </w:rPr>
              <w:t>Use case on geological disaster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FEC19" w14:textId="77777777" w:rsidR="00CA01F2" w:rsidRPr="00813C6C" w:rsidRDefault="00CA01F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B50DF" w14:textId="3C7AA098" w:rsidR="00CA01F2" w:rsidRPr="00813C6C" w:rsidRDefault="00CA01F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13C6C">
              <w:rPr>
                <w:rFonts w:eastAsia="Arial Unicode MS" w:cs="Arial"/>
                <w:i/>
                <w:szCs w:val="18"/>
                <w:lang w:val="de-DE" w:eastAsia="ar-SA"/>
              </w:rPr>
              <w:t>Revision of S1-252081.</w:t>
            </w:r>
          </w:p>
          <w:p w14:paraId="36914E8E" w14:textId="3CFA285D" w:rsidR="00CA01F2" w:rsidRPr="00813C6C" w:rsidRDefault="00CA01F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13C6C">
              <w:rPr>
                <w:rFonts w:eastAsia="Arial Unicode MS" w:cs="Arial"/>
                <w:szCs w:val="18"/>
                <w:lang w:val="de-DE" w:eastAsia="ar-SA"/>
              </w:rPr>
              <w:t>Revision of S1-252470.</w:t>
            </w:r>
          </w:p>
        </w:tc>
      </w:tr>
      <w:tr w:rsidR="003E1585" w:rsidRPr="002B5B90" w14:paraId="77145CB2" w14:textId="77777777" w:rsidTr="00813C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EC7275" w14:textId="3D85D05B" w:rsidR="003E1585" w:rsidRPr="0090257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0257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EFBF31" w14:textId="22EB32FE" w:rsidR="003E1585" w:rsidRPr="0090257C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3" w:history="1">
              <w:r w:rsidR="00D776AC" w:rsidRPr="0090257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86A456" w14:textId="77FF5DF0" w:rsidR="003E1585" w:rsidRPr="0090257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257C">
              <w:rPr>
                <w:rFonts w:eastAsia="Times New Roman"/>
                <w:szCs w:val="18"/>
                <w:lang w:eastAsia="ar-SA"/>
              </w:rPr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5B5E44" w14:textId="14D9F7AC" w:rsidR="003E1585" w:rsidRPr="0090257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257C">
              <w:rPr>
                <w:rFonts w:eastAsia="Times New Roman"/>
                <w:szCs w:val="18"/>
                <w:lang w:eastAsia="ar-SA"/>
              </w:rPr>
              <w:t>Use case on micro-deformation monitoring on a bridge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3C4D8A" w14:textId="368F913E" w:rsidR="003E1585" w:rsidRPr="0090257C" w:rsidRDefault="0090257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0257C">
              <w:rPr>
                <w:rFonts w:eastAsia="Times New Roman" w:cs="Arial"/>
                <w:szCs w:val="18"/>
                <w:lang w:val="de-DE" w:eastAsia="ar-SA"/>
              </w:rPr>
              <w:t>Revised to S1-252472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77841F" w14:textId="77777777" w:rsidR="003E1585" w:rsidRPr="0090257C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0257C" w:rsidRPr="002B5B90" w14:paraId="30515143" w14:textId="77777777" w:rsidTr="00813C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DCAEC2" w14:textId="1E8A50D5" w:rsidR="0090257C" w:rsidRPr="00813C6C" w:rsidRDefault="0090257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13C6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2903AB" w14:textId="3085396F" w:rsidR="0090257C" w:rsidRPr="00813C6C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4" w:history="1">
              <w:r w:rsidR="0090257C" w:rsidRPr="00813C6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7EA3FE" w14:textId="3B5BB780" w:rsidR="0090257C" w:rsidRPr="00813C6C" w:rsidRDefault="0090257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13C6C">
              <w:rPr>
                <w:rFonts w:eastAsia="Times New Roman"/>
                <w:szCs w:val="18"/>
                <w:lang w:eastAsia="ar-SA"/>
              </w:rPr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661E31" w14:textId="489B8E0E" w:rsidR="0090257C" w:rsidRPr="00813C6C" w:rsidRDefault="0090257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13C6C">
              <w:rPr>
                <w:rFonts w:eastAsia="Times New Roman"/>
                <w:szCs w:val="18"/>
                <w:lang w:eastAsia="ar-SA"/>
              </w:rPr>
              <w:t>Use case on micro-deformation monitoring on a bridge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A10C41" w14:textId="4F8F27EF" w:rsidR="0090257C" w:rsidRPr="00813C6C" w:rsidRDefault="00813C6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13C6C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5FD3E9" w14:textId="3AA732FC" w:rsidR="0090257C" w:rsidRPr="00813C6C" w:rsidRDefault="0090257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13C6C">
              <w:rPr>
                <w:rFonts w:eastAsia="Arial Unicode MS" w:cs="Arial"/>
                <w:szCs w:val="18"/>
                <w:lang w:val="de-DE" w:eastAsia="ar-SA"/>
              </w:rPr>
              <w:t>Revision of S1-252082.</w:t>
            </w:r>
          </w:p>
        </w:tc>
      </w:tr>
      <w:tr w:rsidR="003E1585" w:rsidRPr="002B5B90" w14:paraId="0B4EFC26" w14:textId="77777777" w:rsidTr="0090257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A37261" w14:textId="2833239F" w:rsidR="003E1585" w:rsidRPr="0090257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0257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67D325" w14:textId="788DA472" w:rsidR="003E1585" w:rsidRPr="0090257C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5" w:history="1">
              <w:r w:rsidR="00D776AC" w:rsidRPr="0090257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C1F76" w14:textId="32704C6C" w:rsidR="003E1585" w:rsidRPr="0090257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257C">
              <w:rPr>
                <w:rFonts w:eastAsia="Times New Roman"/>
                <w:szCs w:val="18"/>
                <w:lang w:eastAsia="ar-SA"/>
              </w:rPr>
              <w:t xml:space="preserve">Reliance </w:t>
            </w:r>
            <w:proofErr w:type="spellStart"/>
            <w:r w:rsidRPr="0090257C">
              <w:rPr>
                <w:rFonts w:eastAsia="Times New Roman"/>
                <w:szCs w:val="18"/>
                <w:lang w:eastAsia="ar-SA"/>
              </w:rPr>
              <w:t>Jio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EFD6CD" w14:textId="4029E3DA" w:rsidR="003E1585" w:rsidRPr="0090257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257C">
              <w:rPr>
                <w:rFonts w:eastAsia="Times New Roman"/>
                <w:szCs w:val="18"/>
                <w:lang w:eastAsia="ar-SA"/>
              </w:rPr>
              <w:t xml:space="preserve">Integrating ISAC for </w:t>
            </w:r>
            <w:proofErr w:type="spellStart"/>
            <w:r w:rsidRPr="0090257C">
              <w:rPr>
                <w:rFonts w:eastAsia="Times New Roman"/>
                <w:szCs w:val="18"/>
                <w:lang w:eastAsia="ar-SA"/>
              </w:rPr>
              <w:t>IIoT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101D4A" w14:textId="729A4E90" w:rsidR="003E1585" w:rsidRPr="0090257C" w:rsidRDefault="0090257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0257C">
              <w:rPr>
                <w:rFonts w:eastAsia="Times New Roman" w:cs="Arial"/>
                <w:szCs w:val="18"/>
                <w:lang w:val="de-DE" w:eastAsia="ar-SA"/>
              </w:rPr>
              <w:t>Revised to S1-252473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4056CE" w14:textId="77777777" w:rsidR="003E1585" w:rsidRPr="0090257C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0257C" w:rsidRPr="002B5B90" w14:paraId="703892B2" w14:textId="77777777" w:rsidTr="006118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97D2A" w14:textId="30A678EC" w:rsidR="0090257C" w:rsidRPr="0090257C" w:rsidRDefault="0090257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0257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388DB" w14:textId="4B903745" w:rsidR="0090257C" w:rsidRPr="0090257C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6" w:history="1">
              <w:r w:rsidR="0090257C" w:rsidRPr="0090257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5EFCE" w14:textId="28FB43EB" w:rsidR="0090257C" w:rsidRPr="0090257C" w:rsidRDefault="0090257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257C">
              <w:rPr>
                <w:rFonts w:eastAsia="Times New Roman"/>
                <w:szCs w:val="18"/>
                <w:lang w:eastAsia="ar-SA"/>
              </w:rPr>
              <w:t xml:space="preserve">Reliance </w:t>
            </w:r>
            <w:proofErr w:type="spellStart"/>
            <w:r w:rsidRPr="0090257C">
              <w:rPr>
                <w:rFonts w:eastAsia="Times New Roman"/>
                <w:szCs w:val="18"/>
                <w:lang w:eastAsia="ar-SA"/>
              </w:rPr>
              <w:t>Jio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9F29" w14:textId="4A69442B" w:rsidR="0090257C" w:rsidRPr="0090257C" w:rsidRDefault="0090257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0257C">
              <w:rPr>
                <w:rFonts w:eastAsia="Times New Roman"/>
                <w:szCs w:val="18"/>
                <w:lang w:eastAsia="ar-SA"/>
              </w:rPr>
              <w:t xml:space="preserve">Integrating ISAC for </w:t>
            </w:r>
            <w:proofErr w:type="spellStart"/>
            <w:r w:rsidRPr="0090257C">
              <w:rPr>
                <w:rFonts w:eastAsia="Times New Roman"/>
                <w:szCs w:val="18"/>
                <w:lang w:eastAsia="ar-SA"/>
              </w:rPr>
              <w:t>IIoT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F9BE6" w14:textId="77777777" w:rsidR="0090257C" w:rsidRPr="0090257C" w:rsidRDefault="0090257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7C48" w14:textId="4560ADE0" w:rsidR="0090257C" w:rsidRPr="0090257C" w:rsidRDefault="0090257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0257C">
              <w:rPr>
                <w:rFonts w:eastAsia="Arial Unicode MS" w:cs="Arial"/>
                <w:szCs w:val="18"/>
                <w:lang w:val="de-DE" w:eastAsia="ar-SA"/>
              </w:rPr>
              <w:t>Revision of S1-252110.</w:t>
            </w:r>
          </w:p>
        </w:tc>
      </w:tr>
      <w:tr w:rsidR="003E1585" w:rsidRPr="002B5B90" w14:paraId="25C3CAB9" w14:textId="77777777" w:rsidTr="006118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2BF313" w14:textId="4CEA4727" w:rsidR="003E1585" w:rsidRPr="00611828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11828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1925B9" w14:textId="3D735E21" w:rsidR="003E1585" w:rsidRPr="00611828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7" w:history="1">
              <w:r w:rsidR="00D776AC" w:rsidRPr="0061182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C913EF" w14:textId="19309484" w:rsidR="003E1585" w:rsidRPr="00611828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11828">
              <w:rPr>
                <w:rFonts w:eastAsia="Times New Roman"/>
                <w:szCs w:val="18"/>
                <w:lang w:eastAsia="ar-SA"/>
              </w:rPr>
              <w:t xml:space="preserve">Reliance </w:t>
            </w:r>
            <w:proofErr w:type="spellStart"/>
            <w:r w:rsidRPr="00611828">
              <w:rPr>
                <w:rFonts w:eastAsia="Times New Roman"/>
                <w:szCs w:val="18"/>
                <w:lang w:eastAsia="ar-SA"/>
              </w:rPr>
              <w:t>Jio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0E769D" w14:textId="2216FA3D" w:rsidR="003E1585" w:rsidRPr="00611828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11828">
              <w:rPr>
                <w:rFonts w:eastAsia="Times New Roman"/>
                <w:szCs w:val="18"/>
                <w:lang w:eastAsia="ar-SA"/>
              </w:rPr>
              <w:t>ISAC for V2X system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E9471D" w14:textId="71D9BF34" w:rsidR="003E1585" w:rsidRPr="00611828" w:rsidRDefault="0061182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11828">
              <w:rPr>
                <w:rFonts w:eastAsia="Times New Roman" w:cs="Arial"/>
                <w:szCs w:val="18"/>
                <w:lang w:val="de-DE" w:eastAsia="ar-SA"/>
              </w:rPr>
              <w:t>Revised to S1-252474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5A1AD3" w14:textId="77777777" w:rsidR="003E1585" w:rsidRPr="00611828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11828" w:rsidRPr="002B5B90" w14:paraId="11B93E96" w14:textId="77777777" w:rsidTr="006118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5BC7A" w14:textId="1A9486F7" w:rsidR="00611828" w:rsidRPr="00611828" w:rsidRDefault="0061182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11828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555B" w14:textId="6083DF71" w:rsidR="00611828" w:rsidRPr="00611828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8" w:history="1">
              <w:r w:rsidR="00611828" w:rsidRPr="0061182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3775F" w14:textId="1E7D472A" w:rsidR="00611828" w:rsidRPr="00611828" w:rsidRDefault="0061182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11828">
              <w:rPr>
                <w:rFonts w:eastAsia="Times New Roman"/>
                <w:szCs w:val="18"/>
                <w:lang w:eastAsia="ar-SA"/>
              </w:rPr>
              <w:t xml:space="preserve">Reliance </w:t>
            </w:r>
            <w:proofErr w:type="spellStart"/>
            <w:r w:rsidRPr="00611828">
              <w:rPr>
                <w:rFonts w:eastAsia="Times New Roman"/>
                <w:szCs w:val="18"/>
                <w:lang w:eastAsia="ar-SA"/>
              </w:rPr>
              <w:t>Jio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6641" w14:textId="471FE24F" w:rsidR="00611828" w:rsidRPr="00611828" w:rsidRDefault="0061182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11828">
              <w:rPr>
                <w:rFonts w:eastAsia="Times New Roman"/>
                <w:szCs w:val="18"/>
                <w:lang w:eastAsia="ar-SA"/>
              </w:rPr>
              <w:t>ISAC for V2X system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B76F" w14:textId="77777777" w:rsidR="00611828" w:rsidRPr="00611828" w:rsidRDefault="0061182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C05D9" w14:textId="0AA2B16D" w:rsidR="00611828" w:rsidRPr="00611828" w:rsidRDefault="00611828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11828">
              <w:rPr>
                <w:rFonts w:eastAsia="Arial Unicode MS" w:cs="Arial"/>
                <w:szCs w:val="18"/>
                <w:lang w:val="de-DE" w:eastAsia="ar-SA"/>
              </w:rPr>
              <w:t>Revision of S1-252111.</w:t>
            </w:r>
          </w:p>
        </w:tc>
      </w:tr>
      <w:tr w:rsidR="003E1585" w:rsidRPr="002B5B90" w14:paraId="0368E45A" w14:textId="77777777" w:rsidTr="006118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44EC47" w14:textId="52B88C71" w:rsidR="003E1585" w:rsidRPr="00611828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11828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94E29" w14:textId="35BE2FF2" w:rsidR="003E1585" w:rsidRPr="00611828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9" w:history="1">
              <w:r w:rsidR="00D776AC" w:rsidRPr="0061182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A86A16" w14:textId="77BE5827" w:rsidR="003E1585" w:rsidRPr="00611828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11828">
              <w:rPr>
                <w:rFonts w:eastAsia="Times New Roman"/>
                <w:szCs w:val="18"/>
                <w:lang w:eastAsia="ar-SA"/>
              </w:rPr>
              <w:t xml:space="preserve">Reliance </w:t>
            </w:r>
            <w:proofErr w:type="spellStart"/>
            <w:r w:rsidRPr="00611828">
              <w:rPr>
                <w:rFonts w:eastAsia="Times New Roman"/>
                <w:szCs w:val="18"/>
                <w:lang w:eastAsia="ar-SA"/>
              </w:rPr>
              <w:t>Jio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FABD1D" w14:textId="668ABA0B" w:rsidR="003E1585" w:rsidRPr="00611828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11828">
              <w:rPr>
                <w:rFonts w:eastAsia="Times New Roman"/>
                <w:szCs w:val="18"/>
                <w:lang w:eastAsia="ar-SA"/>
              </w:rPr>
              <w:t>ISAC support for UAVs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5C353" w14:textId="1786AED7" w:rsidR="003E1585" w:rsidRPr="00611828" w:rsidRDefault="0061182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11828">
              <w:rPr>
                <w:rFonts w:eastAsia="Times New Roman" w:cs="Arial"/>
                <w:szCs w:val="18"/>
                <w:lang w:val="de-DE" w:eastAsia="ar-SA"/>
              </w:rPr>
              <w:t>Revised to S1-252475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930D0F" w14:textId="77777777" w:rsidR="003E1585" w:rsidRPr="00611828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11828" w:rsidRPr="002B5B90" w14:paraId="6AF86F68" w14:textId="77777777" w:rsidTr="00E2323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8CA20" w14:textId="4FD28B05" w:rsidR="00611828" w:rsidRPr="00611828" w:rsidRDefault="0061182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11828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F28CE" w14:textId="63C6C203" w:rsidR="00611828" w:rsidRPr="00611828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0" w:history="1">
              <w:r w:rsidR="00611828" w:rsidRPr="0061182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585A" w14:textId="69956A39" w:rsidR="00611828" w:rsidRPr="00611828" w:rsidRDefault="0061182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11828">
              <w:rPr>
                <w:rFonts w:eastAsia="Times New Roman"/>
                <w:szCs w:val="18"/>
                <w:lang w:eastAsia="ar-SA"/>
              </w:rPr>
              <w:t xml:space="preserve">Reliance </w:t>
            </w:r>
            <w:proofErr w:type="spellStart"/>
            <w:r w:rsidRPr="00611828">
              <w:rPr>
                <w:rFonts w:eastAsia="Times New Roman"/>
                <w:szCs w:val="18"/>
                <w:lang w:eastAsia="ar-SA"/>
              </w:rPr>
              <w:t>Jio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55A6" w14:textId="2419098A" w:rsidR="00611828" w:rsidRPr="00611828" w:rsidRDefault="0061182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11828">
              <w:rPr>
                <w:rFonts w:eastAsia="Times New Roman"/>
                <w:szCs w:val="18"/>
                <w:lang w:eastAsia="ar-SA"/>
              </w:rPr>
              <w:t>ISAC support for UAVs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9C328" w14:textId="77777777" w:rsidR="00611828" w:rsidRPr="00611828" w:rsidRDefault="0061182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A720" w14:textId="57D6E17D" w:rsidR="00611828" w:rsidRPr="00611828" w:rsidRDefault="00611828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11828">
              <w:rPr>
                <w:rFonts w:eastAsia="Arial Unicode MS" w:cs="Arial"/>
                <w:szCs w:val="18"/>
                <w:lang w:val="de-DE" w:eastAsia="ar-SA"/>
              </w:rPr>
              <w:t>Revision of S1-252112.</w:t>
            </w:r>
          </w:p>
        </w:tc>
      </w:tr>
      <w:tr w:rsidR="003E1585" w:rsidRPr="002B5B90" w14:paraId="23300DF2" w14:textId="77777777" w:rsidTr="009A7D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0CF363" w14:textId="0CF0ACC3" w:rsidR="003E1585" w:rsidRPr="00E2323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2323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E1FAA1" w14:textId="52BDFBCF" w:rsidR="003E1585" w:rsidRPr="00E23232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1" w:history="1">
              <w:r w:rsidR="00D776AC" w:rsidRPr="00E2323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58A7EA" w14:textId="62DDEC51" w:rsidR="003E1585" w:rsidRPr="00E2323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23232">
              <w:rPr>
                <w:rFonts w:eastAsia="Times New Roman"/>
                <w:szCs w:val="18"/>
                <w:lang w:eastAsia="ar-SA"/>
              </w:rPr>
              <w:t xml:space="preserve">Hytera Communications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2E830B" w14:textId="73102790" w:rsidR="003E1585" w:rsidRPr="00E2323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23232">
              <w:rPr>
                <w:rFonts w:eastAsia="Times New Roman"/>
                <w:szCs w:val="18"/>
                <w:lang w:eastAsia="ar-SA"/>
              </w:rPr>
              <w:t xml:space="preserve">6G NTN-enabled sensing for Remote Bushfire Detection and Tracking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5F7F7" w14:textId="5AD36E9C" w:rsidR="003E1585" w:rsidRPr="00E23232" w:rsidRDefault="00E2323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23232">
              <w:rPr>
                <w:rFonts w:eastAsia="Times New Roman" w:cs="Arial"/>
                <w:szCs w:val="18"/>
                <w:lang w:val="de-DE" w:eastAsia="ar-SA"/>
              </w:rPr>
              <w:t>Revised to S1-252476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E696B2" w14:textId="77777777" w:rsidR="003E1585" w:rsidRPr="00E23232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E23232" w:rsidRPr="002B5B90" w14:paraId="078F0904" w14:textId="77777777" w:rsidTr="009A7D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33D2BD" w14:textId="54CC1350" w:rsidR="00E23232" w:rsidRPr="009A7D6C" w:rsidRDefault="00E2323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9A7D6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2889E9" w14:textId="63E7B480" w:rsidR="00E23232" w:rsidRPr="009A7D6C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2" w:history="1">
              <w:r w:rsidR="00E23232" w:rsidRPr="009A7D6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3F5CD4" w14:textId="26D8D94D" w:rsidR="00E23232" w:rsidRPr="009A7D6C" w:rsidRDefault="00E2323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A7D6C">
              <w:rPr>
                <w:rFonts w:eastAsia="Times New Roman"/>
                <w:szCs w:val="18"/>
                <w:lang w:eastAsia="ar-SA"/>
              </w:rPr>
              <w:t xml:space="preserve">Hytera Communications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D8F8CC" w14:textId="68152268" w:rsidR="00E23232" w:rsidRPr="009A7D6C" w:rsidRDefault="00E2323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9A7D6C">
              <w:rPr>
                <w:rFonts w:eastAsia="Times New Roman"/>
                <w:szCs w:val="18"/>
                <w:lang w:eastAsia="ar-SA"/>
              </w:rPr>
              <w:t xml:space="preserve">6G NTN-enabled sensing for Remote Bushfire Detection and Tracking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CD8467" w14:textId="73E50457" w:rsidR="00E23232" w:rsidRPr="009A7D6C" w:rsidRDefault="009A7D6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A7D6C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5D122C" w14:textId="15598891" w:rsidR="00E23232" w:rsidRPr="009A7D6C" w:rsidRDefault="00E2323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A7D6C">
              <w:rPr>
                <w:rFonts w:eastAsia="Arial Unicode MS" w:cs="Arial"/>
                <w:szCs w:val="18"/>
                <w:lang w:val="de-DE" w:eastAsia="ar-SA"/>
              </w:rPr>
              <w:t>Revision of S1-252115.</w:t>
            </w:r>
          </w:p>
        </w:tc>
      </w:tr>
      <w:tr w:rsidR="003E1585" w:rsidRPr="002B5B90" w14:paraId="6FCFB07E" w14:textId="77777777" w:rsidTr="00DE20E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E8DC48" w14:textId="5D7FC668" w:rsidR="003E1585" w:rsidRPr="00362C1A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62C1A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579AEF" w14:textId="5D1DE625" w:rsidR="003E1585" w:rsidRPr="00362C1A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3" w:history="1">
              <w:r w:rsidR="00D776AC" w:rsidRPr="00362C1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FA86D" w14:textId="7E7BCBA8" w:rsidR="003E1585" w:rsidRPr="00362C1A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62C1A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4D4320" w14:textId="730B8030" w:rsidR="003E1585" w:rsidRPr="00362C1A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62C1A">
              <w:rPr>
                <w:rFonts w:eastAsia="Times New Roman"/>
                <w:szCs w:val="18"/>
                <w:lang w:eastAsia="ar-SA"/>
              </w:rPr>
              <w:t>Use case on sensing assisted drive test for network optimization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5012E" w14:textId="0CA557A9" w:rsidR="003E1585" w:rsidRPr="00362C1A" w:rsidRDefault="00362C1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62C1A">
              <w:rPr>
                <w:rFonts w:eastAsia="Times New Roman" w:cs="Arial"/>
                <w:szCs w:val="18"/>
                <w:lang w:val="de-DE" w:eastAsia="ar-SA"/>
              </w:rPr>
              <w:t>Revised to S1-252477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DB4AC1" w14:textId="773CEB56" w:rsidR="003E1585" w:rsidRPr="00362C1A" w:rsidRDefault="0088452E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62C1A">
              <w:rPr>
                <w:rFonts w:eastAsia="Arial Unicode MS" w:cs="Arial"/>
                <w:szCs w:val="18"/>
                <w:lang w:val="de-DE" w:eastAsia="ar-SA"/>
              </w:rPr>
              <w:t>Must be clause 7</w:t>
            </w:r>
          </w:p>
        </w:tc>
      </w:tr>
      <w:tr w:rsidR="00362C1A" w:rsidRPr="002B5B90" w14:paraId="65E5C92E" w14:textId="77777777" w:rsidTr="00DE20E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630707" w14:textId="46393205" w:rsidR="00362C1A" w:rsidRPr="00DE20E2" w:rsidRDefault="00362C1A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DE20E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1145C6" w14:textId="363C7ECF" w:rsidR="00362C1A" w:rsidRPr="00DE20E2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4" w:history="1">
              <w:r w:rsidR="00362C1A" w:rsidRPr="00DE20E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AE998A" w14:textId="01B89734" w:rsidR="00362C1A" w:rsidRPr="00DE20E2" w:rsidRDefault="00362C1A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E20E2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453074" w14:textId="218D54B9" w:rsidR="00362C1A" w:rsidRPr="00DE20E2" w:rsidRDefault="00362C1A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E20E2">
              <w:rPr>
                <w:rFonts w:eastAsia="Times New Roman"/>
                <w:szCs w:val="18"/>
                <w:lang w:eastAsia="ar-SA"/>
              </w:rPr>
              <w:t>Use case on sensing assisted drive test for network optimization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60AC81" w14:textId="36335EF9" w:rsidR="00362C1A" w:rsidRPr="00DE20E2" w:rsidRDefault="00DE20E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E20E2">
              <w:rPr>
                <w:rFonts w:eastAsia="Times New Roman" w:cs="Arial"/>
                <w:szCs w:val="18"/>
                <w:lang w:val="de-DE" w:eastAsia="ar-SA"/>
              </w:rPr>
              <w:t>Revised to S1-252522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7C82C4" w14:textId="4DA8A967" w:rsidR="00362C1A" w:rsidRPr="00DE20E2" w:rsidRDefault="00362C1A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E20E2">
              <w:rPr>
                <w:rFonts w:eastAsia="Arial Unicode MS" w:cs="Arial"/>
                <w:i/>
                <w:szCs w:val="18"/>
                <w:lang w:val="de-DE" w:eastAsia="ar-SA"/>
              </w:rPr>
              <w:t>Must be clause 7</w:t>
            </w:r>
          </w:p>
          <w:p w14:paraId="49C6ACF3" w14:textId="1B40BC17" w:rsidR="00362C1A" w:rsidRPr="00DE20E2" w:rsidRDefault="00362C1A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E20E2">
              <w:rPr>
                <w:rFonts w:eastAsia="Arial Unicode MS" w:cs="Arial"/>
                <w:szCs w:val="18"/>
                <w:lang w:val="de-DE" w:eastAsia="ar-SA"/>
              </w:rPr>
              <w:t>Revision of S1-252134.</w:t>
            </w:r>
          </w:p>
        </w:tc>
      </w:tr>
      <w:tr w:rsidR="00DE20E2" w:rsidRPr="002B5B90" w14:paraId="3931574A" w14:textId="77777777" w:rsidTr="00DE20E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15FB4" w14:textId="1ADD09D8" w:rsidR="00DE20E2" w:rsidRPr="00DE20E2" w:rsidRDefault="00DE20E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DE20E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164EA" w14:textId="7CF1989A" w:rsidR="00DE20E2" w:rsidRPr="00DE20E2" w:rsidRDefault="00A63CC5" w:rsidP="003E1585">
            <w:pPr>
              <w:snapToGrid w:val="0"/>
              <w:spacing w:after="0" w:line="240" w:lineRule="auto"/>
            </w:pPr>
            <w:hyperlink r:id="rId75" w:history="1">
              <w:r w:rsidR="00DE20E2" w:rsidRPr="00DE20E2">
                <w:rPr>
                  <w:rStyle w:val="Hyperlink"/>
                  <w:rFonts w:cs="Arial"/>
                  <w:color w:val="auto"/>
                </w:rPr>
                <w:t>S1-252522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4DC1" w14:textId="3D08DA2D" w:rsidR="00DE20E2" w:rsidRPr="00DE20E2" w:rsidRDefault="00DE20E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E20E2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8E2C5" w14:textId="17A6B7E8" w:rsidR="00DE20E2" w:rsidRPr="00DE20E2" w:rsidRDefault="00DE20E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E20E2">
              <w:rPr>
                <w:rFonts w:eastAsia="Times New Roman"/>
                <w:szCs w:val="18"/>
                <w:lang w:eastAsia="ar-SA"/>
              </w:rPr>
              <w:t>Use case on sensing assisted drive test for network optimization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06A7F" w14:textId="77777777" w:rsidR="00DE20E2" w:rsidRPr="00DE20E2" w:rsidRDefault="00DE20E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18362" w14:textId="77777777" w:rsidR="00DE20E2" w:rsidRPr="00DE20E2" w:rsidRDefault="00DE20E2" w:rsidP="00DE20E2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DE20E2">
              <w:rPr>
                <w:rFonts w:eastAsia="Arial Unicode MS" w:cs="Arial"/>
                <w:i/>
                <w:szCs w:val="18"/>
                <w:lang w:val="de-DE" w:eastAsia="ar-SA"/>
              </w:rPr>
              <w:t>Must be clause 7</w:t>
            </w:r>
          </w:p>
          <w:p w14:paraId="285E7E10" w14:textId="3F49FF9F" w:rsidR="00DE20E2" w:rsidRPr="00DE20E2" w:rsidRDefault="00DE20E2" w:rsidP="00DE20E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E20E2">
              <w:rPr>
                <w:rFonts w:eastAsia="Arial Unicode MS" w:cs="Arial"/>
                <w:i/>
                <w:szCs w:val="18"/>
                <w:lang w:val="de-DE" w:eastAsia="ar-SA"/>
              </w:rPr>
              <w:t>Revision of S1-252134.</w:t>
            </w:r>
          </w:p>
          <w:p w14:paraId="0E825631" w14:textId="2CCF50E0" w:rsidR="00DE20E2" w:rsidRPr="00DE20E2" w:rsidRDefault="00DE20E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E20E2">
              <w:rPr>
                <w:rFonts w:eastAsia="Arial Unicode MS" w:cs="Arial"/>
                <w:szCs w:val="18"/>
                <w:lang w:val="de-DE" w:eastAsia="ar-SA"/>
              </w:rPr>
              <w:t>Revision of S1-252477.</w:t>
            </w:r>
          </w:p>
        </w:tc>
      </w:tr>
      <w:tr w:rsidR="003E1585" w:rsidRPr="002B5B90" w14:paraId="15C841A8" w14:textId="77777777" w:rsidTr="00EB495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B2BE93" w14:textId="09EB7959" w:rsidR="003E1585" w:rsidRPr="00362C1A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62C1A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45B6FD" w14:textId="2B8BBDBC" w:rsidR="003E1585" w:rsidRPr="00362C1A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6" w:history="1">
              <w:r w:rsidR="00D776AC" w:rsidRPr="00362C1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89DA7C" w14:textId="6E40F96B" w:rsidR="003E1585" w:rsidRPr="00362C1A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62C1A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8F80F7" w14:textId="1B419F96" w:rsidR="003E1585" w:rsidRPr="00362C1A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62C1A">
              <w:rPr>
                <w:rFonts w:eastAsia="Times New Roman"/>
                <w:szCs w:val="18"/>
                <w:lang w:eastAsia="ar-SA"/>
              </w:rPr>
              <w:t xml:space="preserve">New use case on Multi-Sensor Fusion based sensing for UAV </w:t>
            </w:r>
            <w:proofErr w:type="spellStart"/>
            <w:r w:rsidRPr="00362C1A">
              <w:rPr>
                <w:rFonts w:eastAsia="Times New Roman"/>
                <w:szCs w:val="18"/>
                <w:lang w:eastAsia="ar-SA"/>
              </w:rPr>
              <w:t>takeoff</w:t>
            </w:r>
            <w:proofErr w:type="spellEnd"/>
            <w:r w:rsidRPr="00362C1A">
              <w:rPr>
                <w:rFonts w:eastAsia="Times New Roman"/>
                <w:szCs w:val="18"/>
                <w:lang w:eastAsia="ar-SA"/>
              </w:rPr>
              <w:t xml:space="preserve"> and landing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536D3B" w14:textId="0CD9CD89" w:rsidR="003E1585" w:rsidRPr="00362C1A" w:rsidRDefault="00362C1A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62C1A">
              <w:rPr>
                <w:rFonts w:eastAsia="Times New Roman" w:cs="Arial"/>
                <w:szCs w:val="18"/>
                <w:lang w:val="de-DE" w:eastAsia="ar-SA"/>
              </w:rPr>
              <w:t>Revised to S1-252478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9240AE" w14:textId="77777777" w:rsidR="003E1585" w:rsidRPr="00362C1A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62C1A" w:rsidRPr="002B5B90" w14:paraId="3628AE88" w14:textId="77777777" w:rsidTr="003E4B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5C604C" w14:textId="50E8E7D8" w:rsidR="00362C1A" w:rsidRPr="00EB495F" w:rsidRDefault="00362C1A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B495F">
              <w:rPr>
                <w:rFonts w:eastAsia="Times New Roman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E732A8" w14:textId="1D56183A" w:rsidR="00362C1A" w:rsidRPr="00EB495F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7" w:history="1">
              <w:r w:rsidR="00362C1A" w:rsidRPr="00EB495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8F11D9" w14:textId="452ED11C" w:rsidR="00362C1A" w:rsidRPr="00EB495F" w:rsidRDefault="00362C1A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B495F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ACA23B" w14:textId="301903A7" w:rsidR="00362C1A" w:rsidRPr="00EB495F" w:rsidRDefault="00362C1A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B495F">
              <w:rPr>
                <w:rFonts w:eastAsia="Times New Roman"/>
                <w:szCs w:val="18"/>
                <w:lang w:eastAsia="ar-SA"/>
              </w:rPr>
              <w:t xml:space="preserve">New use case on Multi-Sensor Fusion based sensing for UAV </w:t>
            </w:r>
            <w:proofErr w:type="spellStart"/>
            <w:r w:rsidRPr="00EB495F">
              <w:rPr>
                <w:rFonts w:eastAsia="Times New Roman"/>
                <w:szCs w:val="18"/>
                <w:lang w:eastAsia="ar-SA"/>
              </w:rPr>
              <w:t>takeoff</w:t>
            </w:r>
            <w:proofErr w:type="spellEnd"/>
            <w:r w:rsidRPr="00EB495F">
              <w:rPr>
                <w:rFonts w:eastAsia="Times New Roman"/>
                <w:szCs w:val="18"/>
                <w:lang w:eastAsia="ar-SA"/>
              </w:rPr>
              <w:t xml:space="preserve"> and landing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D8503A" w14:textId="6AB4E67B" w:rsidR="00362C1A" w:rsidRPr="00EB495F" w:rsidRDefault="00EB495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B495F">
              <w:rPr>
                <w:rFonts w:eastAsia="Times New Roman" w:cs="Arial"/>
                <w:szCs w:val="18"/>
                <w:lang w:val="de-DE" w:eastAsia="ar-SA"/>
              </w:rPr>
              <w:t>Revised to S1-252507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8AB402" w14:textId="51BC7058" w:rsidR="00362C1A" w:rsidRPr="00EB495F" w:rsidRDefault="00362C1A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B495F">
              <w:rPr>
                <w:rFonts w:eastAsia="Arial Unicode MS" w:cs="Arial"/>
                <w:szCs w:val="18"/>
                <w:lang w:val="de-DE" w:eastAsia="ar-SA"/>
              </w:rPr>
              <w:t>Revision of S1-252143.</w:t>
            </w:r>
          </w:p>
        </w:tc>
      </w:tr>
      <w:tr w:rsidR="00EB495F" w:rsidRPr="002B5B90" w14:paraId="46C7A8E5" w14:textId="77777777" w:rsidTr="003E4B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C58645" w14:textId="6B7B1794" w:rsidR="00EB495F" w:rsidRPr="003E4B18" w:rsidRDefault="00EB495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E4B18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BCE906" w14:textId="10B9418D" w:rsidR="00EB495F" w:rsidRPr="003E4B18" w:rsidRDefault="00A63CC5" w:rsidP="003E1585">
            <w:pPr>
              <w:snapToGrid w:val="0"/>
              <w:spacing w:after="0" w:line="240" w:lineRule="auto"/>
            </w:pPr>
            <w:hyperlink r:id="rId78" w:history="1">
              <w:r w:rsidR="00EB495F" w:rsidRPr="003E4B18">
                <w:rPr>
                  <w:rStyle w:val="Hyperlink"/>
                  <w:rFonts w:cs="Arial"/>
                  <w:color w:val="auto"/>
                </w:rPr>
                <w:t>S1-252507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444AA5" w14:textId="4BA5BF5D" w:rsidR="00EB495F" w:rsidRPr="003E4B18" w:rsidRDefault="00EB495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E4B18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F07003" w14:textId="30AB3CF6" w:rsidR="00EB495F" w:rsidRPr="003E4B18" w:rsidRDefault="00EB495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E4B18">
              <w:rPr>
                <w:rFonts w:eastAsia="Times New Roman"/>
                <w:szCs w:val="18"/>
                <w:lang w:eastAsia="ar-SA"/>
              </w:rPr>
              <w:t xml:space="preserve">New use case on Multi-Sensor Fusion based sensing for UAV </w:t>
            </w:r>
            <w:proofErr w:type="spellStart"/>
            <w:r w:rsidRPr="003E4B18">
              <w:rPr>
                <w:rFonts w:eastAsia="Times New Roman"/>
                <w:szCs w:val="18"/>
                <w:lang w:eastAsia="ar-SA"/>
              </w:rPr>
              <w:t>takeoff</w:t>
            </w:r>
            <w:proofErr w:type="spellEnd"/>
            <w:r w:rsidRPr="003E4B18">
              <w:rPr>
                <w:rFonts w:eastAsia="Times New Roman"/>
                <w:szCs w:val="18"/>
                <w:lang w:eastAsia="ar-SA"/>
              </w:rPr>
              <w:t xml:space="preserve"> and landing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05F549" w14:textId="175ACE46" w:rsidR="00EB495F" w:rsidRPr="003E4B18" w:rsidRDefault="003E4B1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E4B18">
              <w:rPr>
                <w:rFonts w:eastAsia="Times New Roman" w:cs="Arial"/>
                <w:szCs w:val="18"/>
                <w:lang w:val="de-DE" w:eastAsia="ar-SA"/>
              </w:rPr>
              <w:t>Revised to S1-252527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D748D0" w14:textId="02505069" w:rsidR="00EB495F" w:rsidRPr="003E4B18" w:rsidRDefault="00EB495F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E4B18">
              <w:rPr>
                <w:rFonts w:eastAsia="Arial Unicode MS" w:cs="Arial"/>
                <w:i/>
                <w:szCs w:val="18"/>
                <w:lang w:val="de-DE" w:eastAsia="ar-SA"/>
              </w:rPr>
              <w:t>Revision of S1-252143.</w:t>
            </w:r>
          </w:p>
          <w:p w14:paraId="189FD554" w14:textId="6C44860B" w:rsidR="00EB495F" w:rsidRPr="003E4B18" w:rsidRDefault="00EB495F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E4B18">
              <w:rPr>
                <w:rFonts w:eastAsia="Arial Unicode MS" w:cs="Arial"/>
                <w:szCs w:val="18"/>
                <w:lang w:val="de-DE" w:eastAsia="ar-SA"/>
              </w:rPr>
              <w:t>Revision of S1-252478.</w:t>
            </w:r>
          </w:p>
        </w:tc>
      </w:tr>
      <w:tr w:rsidR="003E4B18" w:rsidRPr="002B5B90" w14:paraId="0930C8AA" w14:textId="77777777" w:rsidTr="003E4B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B09D0" w14:textId="04449677" w:rsidR="003E4B18" w:rsidRPr="003E4B18" w:rsidRDefault="003E4B1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E4B18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4515F" w14:textId="78148648" w:rsidR="003E4B18" w:rsidRPr="003E4B18" w:rsidRDefault="003E4B18" w:rsidP="003E1585">
            <w:pPr>
              <w:snapToGrid w:val="0"/>
              <w:spacing w:after="0" w:line="240" w:lineRule="auto"/>
              <w:rPr>
                <w:rFonts w:cs="Arial"/>
              </w:rPr>
            </w:pPr>
            <w:hyperlink r:id="rId79" w:history="1">
              <w:r w:rsidRPr="003E4B18">
                <w:rPr>
                  <w:rStyle w:val="Hyperlink"/>
                  <w:rFonts w:cs="Arial"/>
                  <w:color w:val="auto"/>
                </w:rPr>
                <w:t>S1-252527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27710" w14:textId="1401E2B5" w:rsidR="003E4B18" w:rsidRPr="003E4B18" w:rsidRDefault="003E4B1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E4B18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E7A93" w14:textId="2762F267" w:rsidR="003E4B18" w:rsidRPr="003E4B18" w:rsidRDefault="003E4B18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E4B18">
              <w:rPr>
                <w:rFonts w:eastAsia="Times New Roman"/>
                <w:szCs w:val="18"/>
                <w:lang w:eastAsia="ar-SA"/>
              </w:rPr>
              <w:t xml:space="preserve">New use case on Multi-Sensor Fusion based sensing for UAV </w:t>
            </w:r>
            <w:proofErr w:type="spellStart"/>
            <w:r w:rsidRPr="003E4B18">
              <w:rPr>
                <w:rFonts w:eastAsia="Times New Roman"/>
                <w:szCs w:val="18"/>
                <w:lang w:eastAsia="ar-SA"/>
              </w:rPr>
              <w:t>takeoff</w:t>
            </w:r>
            <w:proofErr w:type="spellEnd"/>
            <w:r w:rsidRPr="003E4B18">
              <w:rPr>
                <w:rFonts w:eastAsia="Times New Roman"/>
                <w:szCs w:val="18"/>
                <w:lang w:eastAsia="ar-SA"/>
              </w:rPr>
              <w:t xml:space="preserve"> and landing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14A77" w14:textId="77777777" w:rsidR="003E4B18" w:rsidRPr="003E4B18" w:rsidRDefault="003E4B1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20D5" w14:textId="77777777" w:rsidR="003E4B18" w:rsidRPr="003E4B18" w:rsidRDefault="003E4B18" w:rsidP="003E4B18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3E4B18">
              <w:rPr>
                <w:rFonts w:eastAsia="Arial Unicode MS" w:cs="Arial"/>
                <w:i/>
                <w:szCs w:val="18"/>
                <w:lang w:val="de-DE" w:eastAsia="ar-SA"/>
              </w:rPr>
              <w:t>Revision of S1-252143.</w:t>
            </w:r>
          </w:p>
          <w:p w14:paraId="61F0777B" w14:textId="3D5179F9" w:rsidR="003E4B18" w:rsidRPr="003E4B18" w:rsidRDefault="003E4B18" w:rsidP="003E4B1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E4B18">
              <w:rPr>
                <w:rFonts w:eastAsia="Arial Unicode MS" w:cs="Arial"/>
                <w:i/>
                <w:szCs w:val="18"/>
                <w:lang w:val="de-DE" w:eastAsia="ar-SA"/>
              </w:rPr>
              <w:t>Revision of S1-252478.</w:t>
            </w:r>
          </w:p>
          <w:p w14:paraId="04E2BB1C" w14:textId="564CF8C5" w:rsidR="003E4B18" w:rsidRPr="003E4B18" w:rsidRDefault="003E4B18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E4B18">
              <w:rPr>
                <w:rFonts w:eastAsia="Arial Unicode MS" w:cs="Arial"/>
                <w:szCs w:val="18"/>
                <w:lang w:val="de-DE" w:eastAsia="ar-SA"/>
              </w:rPr>
              <w:t>Revision of S1-252507.</w:t>
            </w:r>
          </w:p>
        </w:tc>
      </w:tr>
      <w:tr w:rsidR="003E1585" w:rsidRPr="002B5B90" w14:paraId="3084EE94" w14:textId="77777777" w:rsidTr="00C952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BC33C6" w14:textId="3A257D42" w:rsidR="003E1585" w:rsidRPr="00B12AB0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B12AB0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1AEB59" w14:textId="79EE4333" w:rsidR="003E1585" w:rsidRPr="00B12AB0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0" w:history="1">
              <w:r w:rsidR="00D776AC" w:rsidRPr="00B12AB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C3ACEB" w14:textId="6E352638" w:rsidR="003E1585" w:rsidRPr="00B12AB0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nl-NL" w:eastAsia="ar-SA"/>
              </w:rPr>
            </w:pPr>
            <w:r w:rsidRPr="00B12AB0">
              <w:rPr>
                <w:rFonts w:eastAsia="Times New Roman"/>
                <w:szCs w:val="18"/>
                <w:lang w:val="nl-NL" w:eastAsia="ar-SA"/>
              </w:rPr>
              <w:t>SoftBank, NTT DOCOMO, KDDI, Deutsche Telekom, Gilat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CD8951" w14:textId="0D1F26B9" w:rsidR="003E1585" w:rsidRPr="00B12AB0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12AB0">
              <w:rPr>
                <w:rFonts w:eastAsia="Times New Roman"/>
                <w:szCs w:val="18"/>
                <w:lang w:eastAsia="ar-SA"/>
              </w:rPr>
              <w:t xml:space="preserve">New use case </w:t>
            </w:r>
            <w:proofErr w:type="gramStart"/>
            <w:r w:rsidRPr="00B12AB0">
              <w:rPr>
                <w:rFonts w:eastAsia="Times New Roman"/>
                <w:szCs w:val="18"/>
                <w:lang w:eastAsia="ar-SA"/>
              </w:rPr>
              <w:t>on  HAPS</w:t>
            </w:r>
            <w:proofErr w:type="gramEnd"/>
            <w:r w:rsidRPr="00B12AB0">
              <w:rPr>
                <w:rFonts w:eastAsia="Times New Roman"/>
                <w:szCs w:val="18"/>
                <w:lang w:eastAsia="ar-SA"/>
              </w:rPr>
              <w:t>-enabled Persistent Wide-Area IoT and Integrated Sensing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9A903" w14:textId="75C2A748" w:rsidR="003E1585" w:rsidRPr="00B12AB0" w:rsidRDefault="00B12AB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12AB0">
              <w:rPr>
                <w:rFonts w:eastAsia="Times New Roman" w:cs="Arial"/>
                <w:szCs w:val="18"/>
                <w:lang w:val="de-DE" w:eastAsia="ar-SA"/>
              </w:rPr>
              <w:t>Revised to S1-252479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75C7F6" w14:textId="77777777" w:rsidR="003E1585" w:rsidRPr="00B12AB0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12AB0" w:rsidRPr="002B5B90" w14:paraId="77D2F194" w14:textId="77777777" w:rsidTr="00C952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9EE578" w14:textId="7A2A0A24" w:rsidR="00B12AB0" w:rsidRPr="00C952A1" w:rsidRDefault="00B12AB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952A1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D5F115" w14:textId="5E32AD67" w:rsidR="00B12AB0" w:rsidRPr="00C952A1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1" w:history="1">
              <w:r w:rsidR="00B12AB0" w:rsidRPr="00C952A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8E66DA" w14:textId="4D14465C" w:rsidR="00B12AB0" w:rsidRPr="00C952A1" w:rsidRDefault="00B12AB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nl-NL" w:eastAsia="ar-SA"/>
              </w:rPr>
            </w:pPr>
            <w:r w:rsidRPr="00C952A1">
              <w:rPr>
                <w:rFonts w:eastAsia="Times New Roman"/>
                <w:szCs w:val="18"/>
                <w:lang w:val="nl-NL" w:eastAsia="ar-SA"/>
              </w:rPr>
              <w:t>SoftBank, NTT DOCOMO, KDDI, Deutsche Telekom, Gilat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0CAA31" w14:textId="1DDC0413" w:rsidR="00B12AB0" w:rsidRPr="00C952A1" w:rsidRDefault="00B12AB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952A1">
              <w:rPr>
                <w:rFonts w:eastAsia="Times New Roman"/>
                <w:szCs w:val="18"/>
                <w:lang w:eastAsia="ar-SA"/>
              </w:rPr>
              <w:t xml:space="preserve">New use case </w:t>
            </w:r>
            <w:proofErr w:type="gramStart"/>
            <w:r w:rsidRPr="00C952A1">
              <w:rPr>
                <w:rFonts w:eastAsia="Times New Roman"/>
                <w:szCs w:val="18"/>
                <w:lang w:eastAsia="ar-SA"/>
              </w:rPr>
              <w:t>on  HAPS</w:t>
            </w:r>
            <w:proofErr w:type="gramEnd"/>
            <w:r w:rsidRPr="00C952A1">
              <w:rPr>
                <w:rFonts w:eastAsia="Times New Roman"/>
                <w:szCs w:val="18"/>
                <w:lang w:eastAsia="ar-SA"/>
              </w:rPr>
              <w:t>-enabled Persistent Wide-Area IoT and Integrated Sensing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E9C9FA" w14:textId="47DD3E7D" w:rsidR="00B12AB0" w:rsidRPr="00C952A1" w:rsidRDefault="00C952A1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952A1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F67428" w14:textId="728AACCE" w:rsidR="00B12AB0" w:rsidRPr="00C952A1" w:rsidRDefault="00B12AB0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952A1">
              <w:rPr>
                <w:rFonts w:eastAsia="Arial Unicode MS" w:cs="Arial"/>
                <w:szCs w:val="18"/>
                <w:lang w:val="de-DE" w:eastAsia="ar-SA"/>
              </w:rPr>
              <w:t>Revision of S1-252165.</w:t>
            </w:r>
          </w:p>
        </w:tc>
      </w:tr>
      <w:tr w:rsidR="003E1585" w:rsidRPr="002B5B90" w14:paraId="69835DC8" w14:textId="77777777" w:rsidTr="00592C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1FE8B4" w14:textId="1B7915ED" w:rsidR="003E1585" w:rsidRPr="001F110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F1103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2F3888" w14:textId="75DC4B41" w:rsidR="003E1585" w:rsidRPr="001F1103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2" w:history="1">
              <w:r w:rsidR="00D776AC" w:rsidRPr="001F110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9865B1" w14:textId="7A5CAFDB" w:rsidR="003E1585" w:rsidRPr="001F110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F1103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81F830" w14:textId="33334B07" w:rsidR="003E1585" w:rsidRPr="001F110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F1103">
              <w:rPr>
                <w:rFonts w:eastAsia="Times New Roman"/>
                <w:szCs w:val="18"/>
                <w:lang w:eastAsia="ar-SA"/>
              </w:rPr>
              <w:t xml:space="preserve">TR 22.870 </w:t>
            </w:r>
            <w:proofErr w:type="spellStart"/>
            <w:r w:rsidRPr="001F1103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1F1103">
              <w:rPr>
                <w:rFonts w:eastAsia="Times New Roman"/>
                <w:szCs w:val="18"/>
                <w:lang w:eastAsia="ar-SA"/>
              </w:rPr>
              <w:t xml:space="preserve"> Use Case on enabling Non-3GPP Sensors as a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1B2ED1" w14:textId="4D520C7D" w:rsidR="003E1585" w:rsidRPr="001F1103" w:rsidRDefault="001F110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F1103">
              <w:rPr>
                <w:rFonts w:eastAsia="Times New Roman" w:cs="Arial"/>
                <w:szCs w:val="18"/>
                <w:lang w:val="de-DE" w:eastAsia="ar-SA"/>
              </w:rPr>
              <w:t>Revised to S1-252480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DFD88D" w14:textId="77777777" w:rsidR="003E1585" w:rsidRPr="001F1103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F1103" w:rsidRPr="002B5B90" w14:paraId="7DF8AF3C" w14:textId="77777777" w:rsidTr="00592C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DA7413" w14:textId="41ADFFA0" w:rsidR="001F1103" w:rsidRPr="00592C7B" w:rsidRDefault="001F110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92C7B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3AE6D" w14:textId="1DC64756" w:rsidR="001F1103" w:rsidRPr="00592C7B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3" w:history="1">
              <w:r w:rsidR="001F1103" w:rsidRPr="00592C7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678E45" w14:textId="47B40470" w:rsidR="001F1103" w:rsidRPr="00592C7B" w:rsidRDefault="001F110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92C7B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C9E4E0" w14:textId="601B128E" w:rsidR="001F1103" w:rsidRPr="00592C7B" w:rsidRDefault="001F110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92C7B">
              <w:rPr>
                <w:rFonts w:eastAsia="Times New Roman"/>
                <w:szCs w:val="18"/>
                <w:lang w:eastAsia="ar-SA"/>
              </w:rPr>
              <w:t xml:space="preserve">TR 22.870 </w:t>
            </w:r>
            <w:proofErr w:type="spellStart"/>
            <w:r w:rsidRPr="00592C7B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592C7B">
              <w:rPr>
                <w:rFonts w:eastAsia="Times New Roman"/>
                <w:szCs w:val="18"/>
                <w:lang w:eastAsia="ar-SA"/>
              </w:rPr>
              <w:t xml:space="preserve"> Use Case on enabling Non-3GPP Sensors as a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5E503A" w14:textId="1E251884" w:rsidR="001F1103" w:rsidRPr="00592C7B" w:rsidRDefault="00592C7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92C7B">
              <w:rPr>
                <w:rFonts w:eastAsia="Times New Roman" w:cs="Arial"/>
                <w:szCs w:val="18"/>
                <w:lang w:val="de-DE" w:eastAsia="ar-SA"/>
              </w:rPr>
              <w:t>Revised to S1-252517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8754B" w14:textId="48678DB4" w:rsidR="001F1103" w:rsidRPr="00592C7B" w:rsidRDefault="001F1103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92C7B">
              <w:rPr>
                <w:rFonts w:eastAsia="Arial Unicode MS" w:cs="Arial"/>
                <w:szCs w:val="18"/>
                <w:lang w:val="de-DE" w:eastAsia="ar-SA"/>
              </w:rPr>
              <w:t>Revision of S1-252258.</w:t>
            </w:r>
          </w:p>
        </w:tc>
      </w:tr>
      <w:tr w:rsidR="00592C7B" w:rsidRPr="002B5B90" w14:paraId="09621B44" w14:textId="77777777" w:rsidTr="00592C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AF25" w14:textId="58071002" w:rsidR="00592C7B" w:rsidRPr="00592C7B" w:rsidRDefault="00592C7B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92C7B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F1C4" w14:textId="616C2E83" w:rsidR="00592C7B" w:rsidRPr="00592C7B" w:rsidRDefault="00A63CC5" w:rsidP="003E1585">
            <w:pPr>
              <w:snapToGrid w:val="0"/>
              <w:spacing w:after="0" w:line="240" w:lineRule="auto"/>
            </w:pPr>
            <w:hyperlink r:id="rId84" w:history="1">
              <w:r w:rsidR="00592C7B" w:rsidRPr="00592C7B">
                <w:rPr>
                  <w:rStyle w:val="Hyperlink"/>
                  <w:rFonts w:cs="Arial"/>
                  <w:color w:val="auto"/>
                </w:rPr>
                <w:t>S1-252517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89F15" w14:textId="4B6903E8" w:rsidR="00592C7B" w:rsidRPr="00592C7B" w:rsidRDefault="00592C7B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92C7B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A8EA" w14:textId="16C7AE74" w:rsidR="00592C7B" w:rsidRPr="00592C7B" w:rsidRDefault="00592C7B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92C7B">
              <w:rPr>
                <w:rFonts w:eastAsia="Times New Roman"/>
                <w:szCs w:val="18"/>
                <w:lang w:eastAsia="ar-SA"/>
              </w:rPr>
              <w:t xml:space="preserve">TR 22.870 </w:t>
            </w:r>
            <w:proofErr w:type="spellStart"/>
            <w:r w:rsidRPr="00592C7B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592C7B">
              <w:rPr>
                <w:rFonts w:eastAsia="Times New Roman"/>
                <w:szCs w:val="18"/>
                <w:lang w:eastAsia="ar-SA"/>
              </w:rPr>
              <w:t xml:space="preserve"> Use Case on enabling Non-3GPP Sensors as a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135E" w14:textId="77777777" w:rsidR="00592C7B" w:rsidRPr="00592C7B" w:rsidRDefault="00592C7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0763F" w14:textId="3EDA81C7" w:rsidR="00592C7B" w:rsidRPr="00592C7B" w:rsidRDefault="00592C7B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92C7B">
              <w:rPr>
                <w:rFonts w:eastAsia="Arial Unicode MS" w:cs="Arial"/>
                <w:i/>
                <w:szCs w:val="18"/>
                <w:lang w:val="de-DE" w:eastAsia="ar-SA"/>
              </w:rPr>
              <w:t>Revision of S1-252258.</w:t>
            </w:r>
          </w:p>
          <w:p w14:paraId="3D1FD604" w14:textId="21FDEFAD" w:rsidR="00592C7B" w:rsidRPr="00592C7B" w:rsidRDefault="00592C7B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92C7B">
              <w:rPr>
                <w:rFonts w:eastAsia="Arial Unicode MS" w:cs="Arial"/>
                <w:szCs w:val="18"/>
                <w:lang w:val="de-DE" w:eastAsia="ar-SA"/>
              </w:rPr>
              <w:t>Revision of S1-252480.</w:t>
            </w:r>
          </w:p>
        </w:tc>
      </w:tr>
      <w:tr w:rsidR="003E1585" w:rsidRPr="002B5B90" w14:paraId="6B778F13" w14:textId="77777777" w:rsidTr="00592C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1A336" w14:textId="0F4ADA00" w:rsidR="003E1585" w:rsidRPr="00813D4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13D4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CF3B7E" w14:textId="7D695D54" w:rsidR="003E1585" w:rsidRPr="00813D42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5" w:history="1">
              <w:r w:rsidR="00D776AC" w:rsidRPr="00813D4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2A0168" w14:textId="50D34BE2" w:rsidR="003E1585" w:rsidRPr="00813D4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13D42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4A1D6" w14:textId="51D20EFA" w:rsidR="003E1585" w:rsidRPr="00813D4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13D42">
              <w:rPr>
                <w:rFonts w:eastAsia="Times New Roman"/>
                <w:szCs w:val="18"/>
                <w:lang w:eastAsia="ar-SA"/>
              </w:rPr>
              <w:t xml:space="preserve">TR 22.870 </w:t>
            </w:r>
            <w:proofErr w:type="spellStart"/>
            <w:r w:rsidRPr="00813D42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813D42">
              <w:rPr>
                <w:rFonts w:eastAsia="Times New Roman"/>
                <w:szCs w:val="18"/>
                <w:lang w:eastAsia="ar-SA"/>
              </w:rPr>
              <w:t xml:space="preserve"> Use Case on Enabling Non-3GPP Sensing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16B47" w14:textId="49ED5DE1" w:rsidR="003E1585" w:rsidRPr="00813D42" w:rsidRDefault="00813D4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13D42">
              <w:rPr>
                <w:rFonts w:eastAsia="Times New Roman" w:cs="Arial"/>
                <w:szCs w:val="18"/>
                <w:lang w:val="de-DE" w:eastAsia="ar-SA"/>
              </w:rPr>
              <w:t>Revised to S1-252481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BD6925" w14:textId="77777777" w:rsidR="003E1585" w:rsidRPr="00813D42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13D42" w:rsidRPr="002B5B90" w14:paraId="5FB79F9A" w14:textId="77777777" w:rsidTr="00592C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CC003D" w14:textId="6566C388" w:rsidR="00813D42" w:rsidRPr="00592C7B" w:rsidRDefault="00813D4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92C7B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31CE46" w14:textId="30A573A1" w:rsidR="00813D42" w:rsidRPr="00592C7B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6" w:history="1">
              <w:r w:rsidR="00813D42" w:rsidRPr="00592C7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30A0E" w14:textId="256ABB64" w:rsidR="00813D42" w:rsidRPr="00592C7B" w:rsidRDefault="00813D4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92C7B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657E86" w14:textId="0AA3B536" w:rsidR="00813D42" w:rsidRPr="00592C7B" w:rsidRDefault="00813D4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92C7B">
              <w:rPr>
                <w:rFonts w:eastAsia="Times New Roman"/>
                <w:szCs w:val="18"/>
                <w:lang w:eastAsia="ar-SA"/>
              </w:rPr>
              <w:t xml:space="preserve">TR 22.870 </w:t>
            </w:r>
            <w:proofErr w:type="spellStart"/>
            <w:r w:rsidRPr="00592C7B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592C7B">
              <w:rPr>
                <w:rFonts w:eastAsia="Times New Roman"/>
                <w:szCs w:val="18"/>
                <w:lang w:eastAsia="ar-SA"/>
              </w:rPr>
              <w:t xml:space="preserve"> Use Case on Enabling Non-3GPP Sensing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B3A071" w14:textId="3FE02797" w:rsidR="00813D42" w:rsidRPr="00592C7B" w:rsidRDefault="00592C7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92C7B">
              <w:rPr>
                <w:rFonts w:eastAsia="Times New Roman" w:cs="Arial"/>
                <w:szCs w:val="18"/>
                <w:lang w:val="de-DE" w:eastAsia="ar-SA"/>
              </w:rPr>
              <w:t>Revised to S1-252518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1EC6A6" w14:textId="2272B3DC" w:rsidR="00813D42" w:rsidRPr="00592C7B" w:rsidRDefault="00813D4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92C7B">
              <w:rPr>
                <w:rFonts w:eastAsia="Arial Unicode MS" w:cs="Arial"/>
                <w:szCs w:val="18"/>
                <w:lang w:val="de-DE" w:eastAsia="ar-SA"/>
              </w:rPr>
              <w:t>Revision of S1-252259.</w:t>
            </w:r>
          </w:p>
        </w:tc>
      </w:tr>
      <w:tr w:rsidR="00592C7B" w:rsidRPr="002B5B90" w14:paraId="5B6931C1" w14:textId="77777777" w:rsidTr="00592C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A7D20" w14:textId="61C161C9" w:rsidR="00592C7B" w:rsidRPr="00592C7B" w:rsidRDefault="00592C7B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92C7B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F2924" w14:textId="365FB844" w:rsidR="00592C7B" w:rsidRPr="00592C7B" w:rsidRDefault="00A63CC5" w:rsidP="003E1585">
            <w:pPr>
              <w:snapToGrid w:val="0"/>
              <w:spacing w:after="0" w:line="240" w:lineRule="auto"/>
            </w:pPr>
            <w:hyperlink r:id="rId87" w:history="1">
              <w:r w:rsidR="00592C7B" w:rsidRPr="00592C7B">
                <w:rPr>
                  <w:rStyle w:val="Hyperlink"/>
                  <w:rFonts w:cs="Arial"/>
                  <w:color w:val="auto"/>
                </w:rPr>
                <w:t>S1-252518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A0EDC" w14:textId="2DB34609" w:rsidR="00592C7B" w:rsidRPr="00592C7B" w:rsidRDefault="00592C7B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92C7B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0462" w14:textId="5192823D" w:rsidR="00592C7B" w:rsidRPr="00592C7B" w:rsidRDefault="00592C7B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92C7B">
              <w:rPr>
                <w:rFonts w:eastAsia="Times New Roman"/>
                <w:szCs w:val="18"/>
                <w:lang w:eastAsia="ar-SA"/>
              </w:rPr>
              <w:t xml:space="preserve">TR 22.870 </w:t>
            </w:r>
            <w:proofErr w:type="spellStart"/>
            <w:r w:rsidRPr="00592C7B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592C7B">
              <w:rPr>
                <w:rFonts w:eastAsia="Times New Roman"/>
                <w:szCs w:val="18"/>
                <w:lang w:eastAsia="ar-SA"/>
              </w:rPr>
              <w:t xml:space="preserve"> Use Case on Enabling Non-3GPP Sensing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042F" w14:textId="77777777" w:rsidR="00592C7B" w:rsidRPr="00592C7B" w:rsidRDefault="00592C7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0F0C9" w14:textId="5CEB3388" w:rsidR="00592C7B" w:rsidRPr="00592C7B" w:rsidRDefault="00592C7B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92C7B">
              <w:rPr>
                <w:rFonts w:eastAsia="Arial Unicode MS" w:cs="Arial"/>
                <w:i/>
                <w:szCs w:val="18"/>
                <w:lang w:val="de-DE" w:eastAsia="ar-SA"/>
              </w:rPr>
              <w:t>Revision of S1-252259.</w:t>
            </w:r>
          </w:p>
          <w:p w14:paraId="711F5E15" w14:textId="52D1575A" w:rsidR="00592C7B" w:rsidRPr="00592C7B" w:rsidRDefault="00592C7B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92C7B">
              <w:rPr>
                <w:rFonts w:eastAsia="Arial Unicode MS" w:cs="Arial"/>
                <w:szCs w:val="18"/>
                <w:lang w:val="de-DE" w:eastAsia="ar-SA"/>
              </w:rPr>
              <w:t>Revision of S1-252481.</w:t>
            </w:r>
          </w:p>
        </w:tc>
      </w:tr>
      <w:tr w:rsidR="003E1585" w:rsidRPr="002B5B90" w14:paraId="7D68E817" w14:textId="77777777" w:rsidTr="00C822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B8B58D" w14:textId="4599EE9E" w:rsidR="003E1585" w:rsidRPr="00813D4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13D4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19C08F" w14:textId="752117CF" w:rsidR="003E1585" w:rsidRPr="00813D42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8" w:history="1">
              <w:r w:rsidR="00D776AC" w:rsidRPr="00813D4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FCFBB9" w14:textId="55130986" w:rsidR="003E1585" w:rsidRPr="00813D4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13D42">
              <w:rPr>
                <w:rFonts w:eastAsia="Times New Roman"/>
                <w:szCs w:val="18"/>
                <w:lang w:eastAsia="ar-SA"/>
              </w:rPr>
              <w:t>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51D6E1" w14:textId="029578F2" w:rsidR="003E1585" w:rsidRPr="00813D42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13D42">
              <w:rPr>
                <w:rFonts w:eastAsia="Times New Roman"/>
                <w:szCs w:val="18"/>
                <w:lang w:eastAsia="ar-SA"/>
              </w:rPr>
              <w:t>Use case on integration of satellite sensing and 3GPP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AD3428" w14:textId="33366653" w:rsidR="003E1585" w:rsidRPr="00813D42" w:rsidRDefault="00813D4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13D42">
              <w:rPr>
                <w:rFonts w:eastAsia="Times New Roman" w:cs="Arial"/>
                <w:szCs w:val="18"/>
                <w:lang w:val="de-DE" w:eastAsia="ar-SA"/>
              </w:rPr>
              <w:t>Revised to S1-252482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B6A1C5" w14:textId="77777777" w:rsidR="003E1585" w:rsidRPr="00813D42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13D42" w:rsidRPr="002B5B90" w14:paraId="4BC37BD5" w14:textId="77777777" w:rsidTr="00C822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F75EFF" w14:textId="3D11B978" w:rsidR="00813D42" w:rsidRPr="00C822FF" w:rsidRDefault="00813D4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822FF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0439C5" w14:textId="1846DF10" w:rsidR="00813D42" w:rsidRPr="00C822FF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9" w:history="1">
              <w:r w:rsidR="00813D42" w:rsidRPr="00C822F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29324E" w14:textId="34CA0408" w:rsidR="00813D42" w:rsidRPr="00C822FF" w:rsidRDefault="00813D4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822FF">
              <w:rPr>
                <w:rFonts w:eastAsia="Times New Roman"/>
                <w:szCs w:val="18"/>
                <w:lang w:eastAsia="ar-SA"/>
              </w:rPr>
              <w:t>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7B97DA" w14:textId="45097641" w:rsidR="00813D42" w:rsidRPr="00C822FF" w:rsidRDefault="00813D4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822FF">
              <w:rPr>
                <w:rFonts w:eastAsia="Times New Roman"/>
                <w:szCs w:val="18"/>
                <w:lang w:eastAsia="ar-SA"/>
              </w:rPr>
              <w:t>Use case on integration of satellite sensing and 3GPP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7D64E8" w14:textId="13BC9C04" w:rsidR="00813D42" w:rsidRPr="00C822FF" w:rsidRDefault="00C822F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822FF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4E289" w14:textId="257280F5" w:rsidR="00813D42" w:rsidRPr="00C822FF" w:rsidRDefault="00813D4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822FF">
              <w:rPr>
                <w:rFonts w:eastAsia="Arial Unicode MS" w:cs="Arial"/>
                <w:szCs w:val="18"/>
                <w:lang w:val="de-DE" w:eastAsia="ar-SA"/>
              </w:rPr>
              <w:t>Revision of S1-252269.</w:t>
            </w:r>
          </w:p>
        </w:tc>
      </w:tr>
      <w:tr w:rsidR="003E1585" w:rsidRPr="002B5B90" w14:paraId="30D16B8A" w14:textId="77777777" w:rsidTr="00B94F0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937795" w14:textId="3FA94253" w:rsidR="003E1585" w:rsidRPr="00B94F0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B94F03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5F5F4D" w14:textId="609E4D82" w:rsidR="003E1585" w:rsidRPr="00B94F03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0" w:history="1">
              <w:r w:rsidR="00D776AC" w:rsidRPr="00B94F0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D7F472" w14:textId="4A75FBE2" w:rsidR="003E1585" w:rsidRPr="00B94F0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B94F03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  <w:r w:rsidRPr="00B94F03">
              <w:rPr>
                <w:rFonts w:eastAsia="Times New Roman"/>
                <w:szCs w:val="18"/>
                <w:lang w:eastAsia="ar-SA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C9B3B2" w14:textId="2A20D9E4" w:rsidR="003E1585" w:rsidRPr="00B94F0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94F03">
              <w:rPr>
                <w:rFonts w:eastAsia="Times New Roman"/>
                <w:szCs w:val="18"/>
                <w:lang w:eastAsia="ar-SA"/>
              </w:rPr>
              <w:t>Emergency vehicle driving and route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F9E49" w14:textId="147DA085" w:rsidR="003E1585" w:rsidRPr="00B94F03" w:rsidRDefault="00B94F0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94F03">
              <w:rPr>
                <w:rFonts w:eastAsia="Times New Roman" w:cs="Arial"/>
                <w:szCs w:val="18"/>
                <w:lang w:val="de-DE" w:eastAsia="ar-SA"/>
              </w:rPr>
              <w:t>Revised to S1-252471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842A3" w14:textId="77777777" w:rsidR="003E1585" w:rsidRPr="00B94F03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94F03" w:rsidRPr="002B5B90" w14:paraId="0FE57CC6" w14:textId="77777777" w:rsidTr="005B073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9D033" w14:textId="57689249" w:rsidR="00B94F03" w:rsidRPr="00B94F03" w:rsidRDefault="00B94F0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B94F03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3EEC" w14:textId="787C301E" w:rsidR="00B94F03" w:rsidRPr="00B94F03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1" w:history="1">
              <w:r w:rsidR="00B94F03" w:rsidRPr="00B94F0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AA18" w14:textId="30FBD372" w:rsidR="00B94F03" w:rsidRPr="00B94F03" w:rsidRDefault="00B94F0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B94F03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  <w:r w:rsidRPr="00B94F03">
              <w:rPr>
                <w:rFonts w:eastAsia="Times New Roman"/>
                <w:szCs w:val="18"/>
                <w:lang w:eastAsia="ar-SA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923B4" w14:textId="47EB7788" w:rsidR="00B94F03" w:rsidRPr="00B94F03" w:rsidRDefault="00B94F0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94F03">
              <w:rPr>
                <w:rFonts w:eastAsia="Times New Roman"/>
                <w:szCs w:val="18"/>
                <w:lang w:eastAsia="ar-SA"/>
              </w:rPr>
              <w:t>Emergency vehicle driving and route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60B8" w14:textId="77777777" w:rsidR="00B94F03" w:rsidRPr="00B94F03" w:rsidRDefault="00B94F0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A52C0" w14:textId="71F0766B" w:rsidR="00B94F03" w:rsidRPr="00B94F03" w:rsidRDefault="00B94F03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94F03">
              <w:rPr>
                <w:rFonts w:eastAsia="Arial Unicode MS" w:cs="Arial"/>
                <w:szCs w:val="18"/>
                <w:lang w:val="de-DE" w:eastAsia="ar-SA"/>
              </w:rPr>
              <w:t>Revision of S1-252290.</w:t>
            </w:r>
          </w:p>
        </w:tc>
      </w:tr>
      <w:tr w:rsidR="003E1585" w:rsidRPr="002B5B90" w14:paraId="4EAB984C" w14:textId="77777777" w:rsidTr="00501B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26F5D6" w14:textId="5B623FB8" w:rsidR="003E1585" w:rsidRPr="005B073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B0733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B1EF81" w14:textId="7B7A5D11" w:rsidR="003E1585" w:rsidRPr="005B0733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2" w:history="1">
              <w:r w:rsidR="00D776AC" w:rsidRPr="005B073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DFCC1" w14:textId="57090898" w:rsidR="003E1585" w:rsidRPr="005B073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B0733">
              <w:rPr>
                <w:rFonts w:eastAsia="Times New Roman"/>
                <w:szCs w:val="18"/>
                <w:lang w:eastAsia="ar-SA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67099" w14:textId="4953CD61" w:rsidR="003E1585" w:rsidRPr="005B0733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B0733">
              <w:rPr>
                <w:rFonts w:eastAsia="Times New Roman"/>
                <w:szCs w:val="18"/>
                <w:lang w:eastAsia="ar-SA"/>
              </w:rPr>
              <w:t>New use case on Safe &amp; Economic UAV Transport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EA7A6C" w14:textId="0844B6D7" w:rsidR="003E1585" w:rsidRPr="005B0733" w:rsidRDefault="005B073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B0733">
              <w:rPr>
                <w:rFonts w:eastAsia="Times New Roman" w:cs="Arial"/>
                <w:szCs w:val="18"/>
                <w:lang w:val="de-DE" w:eastAsia="ar-SA"/>
              </w:rPr>
              <w:t>Revised to S1-252483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6736BB" w14:textId="77777777" w:rsidR="003E1585" w:rsidRPr="005B0733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B0733" w:rsidRPr="002B5B90" w14:paraId="54AF051C" w14:textId="77777777" w:rsidTr="00501B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9569A0" w14:textId="664FA7F8" w:rsidR="005B0733" w:rsidRPr="00501B8D" w:rsidRDefault="005B073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01B8D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01DFCA" w14:textId="0D494296" w:rsidR="005B0733" w:rsidRPr="00501B8D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3" w:history="1">
              <w:r w:rsidR="005B0733" w:rsidRPr="00501B8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F318DB" w14:textId="65DADC81" w:rsidR="005B0733" w:rsidRPr="00501B8D" w:rsidRDefault="005B073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01B8D">
              <w:rPr>
                <w:rFonts w:eastAsia="Times New Roman"/>
                <w:szCs w:val="18"/>
                <w:lang w:eastAsia="ar-SA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0D668B" w14:textId="184A23B2" w:rsidR="005B0733" w:rsidRPr="00501B8D" w:rsidRDefault="005B073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01B8D">
              <w:rPr>
                <w:rFonts w:eastAsia="Times New Roman"/>
                <w:szCs w:val="18"/>
                <w:lang w:eastAsia="ar-SA"/>
              </w:rPr>
              <w:t>New use case on Safe &amp; Economic UAV Transport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3CC4C" w14:textId="41E4F1AA" w:rsidR="005B0733" w:rsidRPr="00501B8D" w:rsidRDefault="00501B8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01B8D">
              <w:rPr>
                <w:rFonts w:eastAsia="Times New Roman" w:cs="Arial"/>
                <w:szCs w:val="18"/>
                <w:lang w:val="de-DE" w:eastAsia="ar-SA"/>
              </w:rPr>
              <w:t>Revised to S1-252514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61455E" w14:textId="5963D478" w:rsidR="005B0733" w:rsidRPr="00501B8D" w:rsidRDefault="005B0733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01B8D">
              <w:rPr>
                <w:rFonts w:eastAsia="Arial Unicode MS" w:cs="Arial"/>
                <w:szCs w:val="18"/>
                <w:lang w:val="de-DE" w:eastAsia="ar-SA"/>
              </w:rPr>
              <w:t>Revision of S1-252297.</w:t>
            </w:r>
          </w:p>
        </w:tc>
      </w:tr>
      <w:tr w:rsidR="00501B8D" w:rsidRPr="002B5B90" w14:paraId="51778EC5" w14:textId="77777777" w:rsidTr="00501B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3F27" w14:textId="54FCEF35" w:rsidR="00501B8D" w:rsidRPr="00501B8D" w:rsidRDefault="00501B8D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01B8D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9ADA" w14:textId="7CC954E7" w:rsidR="00501B8D" w:rsidRPr="00501B8D" w:rsidRDefault="00A63CC5" w:rsidP="003E1585">
            <w:pPr>
              <w:snapToGrid w:val="0"/>
              <w:spacing w:after="0" w:line="240" w:lineRule="auto"/>
            </w:pPr>
            <w:hyperlink r:id="rId94" w:history="1">
              <w:r w:rsidR="00501B8D" w:rsidRPr="00501B8D">
                <w:rPr>
                  <w:rStyle w:val="Hyperlink"/>
                  <w:rFonts w:cs="Arial"/>
                  <w:color w:val="auto"/>
                </w:rPr>
                <w:t>S1-252514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97551" w14:textId="7382B13B" w:rsidR="00501B8D" w:rsidRPr="00501B8D" w:rsidRDefault="00501B8D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01B8D">
              <w:rPr>
                <w:rFonts w:eastAsia="Times New Roman"/>
                <w:szCs w:val="18"/>
                <w:lang w:eastAsia="ar-SA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48EA" w14:textId="77D60EE7" w:rsidR="00501B8D" w:rsidRPr="00501B8D" w:rsidRDefault="00501B8D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01B8D">
              <w:rPr>
                <w:rFonts w:eastAsia="Times New Roman"/>
                <w:szCs w:val="18"/>
                <w:lang w:eastAsia="ar-SA"/>
              </w:rPr>
              <w:t>New use case on Safe &amp; Economic UAV Transport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2475" w14:textId="77777777" w:rsidR="00501B8D" w:rsidRPr="00501B8D" w:rsidRDefault="00501B8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E8E10" w14:textId="630DB5B8" w:rsidR="00501B8D" w:rsidRPr="00501B8D" w:rsidRDefault="00501B8D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01B8D">
              <w:rPr>
                <w:rFonts w:eastAsia="Arial Unicode MS" w:cs="Arial"/>
                <w:i/>
                <w:szCs w:val="18"/>
                <w:lang w:val="de-DE" w:eastAsia="ar-SA"/>
              </w:rPr>
              <w:t>Revision of S1-252297.</w:t>
            </w:r>
          </w:p>
          <w:p w14:paraId="000B6D95" w14:textId="06719F72" w:rsidR="00501B8D" w:rsidRPr="00501B8D" w:rsidRDefault="00501B8D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01B8D">
              <w:rPr>
                <w:rFonts w:eastAsia="Arial Unicode MS" w:cs="Arial"/>
                <w:szCs w:val="18"/>
                <w:lang w:val="de-DE" w:eastAsia="ar-SA"/>
              </w:rPr>
              <w:t>Revision of S1-252483.</w:t>
            </w:r>
          </w:p>
        </w:tc>
      </w:tr>
      <w:tr w:rsidR="003E1585" w:rsidRPr="002B5B90" w14:paraId="521A8AA6" w14:textId="77777777" w:rsidTr="00C952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A01F02" w14:textId="63336051" w:rsidR="003E1585" w:rsidRPr="00835A9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35A9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D24467" w14:textId="4B67C949" w:rsidR="003E1585" w:rsidRPr="00835A9C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5" w:history="1">
              <w:r w:rsidR="00D776AC" w:rsidRPr="00835A9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96F17F" w14:textId="109B83F7" w:rsidR="003E1585" w:rsidRPr="00835A9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5A9C">
              <w:rPr>
                <w:rFonts w:eastAsia="Times New Roman"/>
                <w:szCs w:val="18"/>
                <w:lang w:eastAsia="ar-SA"/>
              </w:rPr>
              <w:t>OPPO, Toyota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B52F3" w14:textId="2EFADC01" w:rsidR="003E1585" w:rsidRPr="00835A9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5A9C">
              <w:rPr>
                <w:rFonts w:eastAsia="Times New Roman"/>
                <w:szCs w:val="18"/>
                <w:lang w:eastAsia="ar-SA"/>
              </w:rPr>
              <w:t>Use case on Autonomous Driving based on Network-assisted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6A2EDD" w14:textId="59F5DC17" w:rsidR="003E1585" w:rsidRPr="00835A9C" w:rsidRDefault="00835A9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35A9C">
              <w:rPr>
                <w:rFonts w:eastAsia="Times New Roman" w:cs="Arial"/>
                <w:szCs w:val="18"/>
                <w:lang w:val="de-DE" w:eastAsia="ar-SA"/>
              </w:rPr>
              <w:t>Revised to S1-252484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948E0F" w14:textId="4A93C172" w:rsidR="003E1585" w:rsidRPr="00835A9C" w:rsidRDefault="0088452E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5A9C">
              <w:rPr>
                <w:rFonts w:eastAsia="Arial Unicode MS" w:cs="Arial"/>
                <w:szCs w:val="18"/>
                <w:lang w:val="de-DE" w:eastAsia="ar-SA"/>
              </w:rPr>
              <w:t>Must be clause 7</w:t>
            </w:r>
          </w:p>
        </w:tc>
      </w:tr>
      <w:tr w:rsidR="00835A9C" w:rsidRPr="002B5B90" w14:paraId="38D8442D" w14:textId="77777777" w:rsidTr="00C952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F610F" w14:textId="44524D87" w:rsidR="00835A9C" w:rsidRPr="00C952A1" w:rsidRDefault="00835A9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952A1">
              <w:rPr>
                <w:rFonts w:eastAsia="Times New Roman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CB5948" w14:textId="5BE7C478" w:rsidR="00835A9C" w:rsidRPr="00C952A1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6" w:history="1">
              <w:r w:rsidR="00835A9C" w:rsidRPr="00C952A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2D2163" w14:textId="617EA236" w:rsidR="00835A9C" w:rsidRPr="00C952A1" w:rsidRDefault="00835A9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952A1">
              <w:rPr>
                <w:rFonts w:eastAsia="Times New Roman"/>
                <w:szCs w:val="18"/>
                <w:lang w:eastAsia="ar-SA"/>
              </w:rPr>
              <w:t>OPPO, Toyota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667AC1" w14:textId="5221E12F" w:rsidR="00835A9C" w:rsidRPr="00C952A1" w:rsidRDefault="00835A9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952A1">
              <w:rPr>
                <w:rFonts w:eastAsia="Times New Roman"/>
                <w:szCs w:val="18"/>
                <w:lang w:eastAsia="ar-SA"/>
              </w:rPr>
              <w:t>Use case on Autonomous Driving based on Network-assisted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8002E6" w14:textId="2D4AA124" w:rsidR="00835A9C" w:rsidRPr="00C952A1" w:rsidRDefault="00C952A1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952A1">
              <w:rPr>
                <w:rFonts w:eastAsia="Times New Roman" w:cs="Arial"/>
                <w:szCs w:val="18"/>
                <w:lang w:val="de-DE" w:eastAsia="ar-SA"/>
              </w:rPr>
              <w:t>Revised to S1-252523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F4CD7" w14:textId="50F8BCD0" w:rsidR="00835A9C" w:rsidRPr="00C952A1" w:rsidRDefault="00835A9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952A1">
              <w:rPr>
                <w:rFonts w:eastAsia="Arial Unicode MS" w:cs="Arial"/>
                <w:i/>
                <w:szCs w:val="18"/>
                <w:lang w:val="de-DE" w:eastAsia="ar-SA"/>
              </w:rPr>
              <w:t>Must be clause 7</w:t>
            </w:r>
          </w:p>
          <w:p w14:paraId="22FC01A8" w14:textId="24751E12" w:rsidR="00835A9C" w:rsidRPr="00C952A1" w:rsidRDefault="00835A9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952A1">
              <w:rPr>
                <w:rFonts w:eastAsia="Arial Unicode MS" w:cs="Arial"/>
                <w:szCs w:val="18"/>
                <w:lang w:val="de-DE" w:eastAsia="ar-SA"/>
              </w:rPr>
              <w:t>Revision of S1-252301.</w:t>
            </w:r>
          </w:p>
        </w:tc>
      </w:tr>
      <w:tr w:rsidR="00C952A1" w:rsidRPr="002B5B90" w14:paraId="764E3072" w14:textId="77777777" w:rsidTr="00C952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F8245" w14:textId="1129EDD4" w:rsidR="00C952A1" w:rsidRPr="00C952A1" w:rsidRDefault="00C952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952A1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5740C" w14:textId="72CCC40E" w:rsidR="00C952A1" w:rsidRPr="00C952A1" w:rsidRDefault="00A63CC5" w:rsidP="003E1585">
            <w:pPr>
              <w:snapToGrid w:val="0"/>
              <w:spacing w:after="0" w:line="240" w:lineRule="auto"/>
            </w:pPr>
            <w:hyperlink r:id="rId97" w:history="1">
              <w:r w:rsidR="00C952A1" w:rsidRPr="00C952A1">
                <w:rPr>
                  <w:rStyle w:val="Hyperlink"/>
                  <w:rFonts w:cs="Arial"/>
                  <w:color w:val="auto"/>
                </w:rPr>
                <w:t>S1-252523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1C82D" w14:textId="551E5CF2" w:rsidR="00C952A1" w:rsidRPr="00C952A1" w:rsidRDefault="00C952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952A1">
              <w:rPr>
                <w:rFonts w:eastAsia="Times New Roman"/>
                <w:szCs w:val="18"/>
                <w:lang w:eastAsia="ar-SA"/>
              </w:rPr>
              <w:t>OPPO, Toyota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93BB1" w14:textId="08E093DF" w:rsidR="00C952A1" w:rsidRPr="00C952A1" w:rsidRDefault="00C952A1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952A1">
              <w:rPr>
                <w:rFonts w:eastAsia="Times New Roman"/>
                <w:szCs w:val="18"/>
                <w:lang w:eastAsia="ar-SA"/>
              </w:rPr>
              <w:t>Use case on Autonomous Driving based on Network-assisted Sensing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3CADE" w14:textId="77777777" w:rsidR="00C952A1" w:rsidRPr="00C952A1" w:rsidRDefault="00C952A1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8C550" w14:textId="77777777" w:rsidR="00C952A1" w:rsidRPr="00C952A1" w:rsidRDefault="00C952A1" w:rsidP="00C952A1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C952A1">
              <w:rPr>
                <w:rFonts w:eastAsia="Arial Unicode MS" w:cs="Arial"/>
                <w:i/>
                <w:szCs w:val="18"/>
                <w:lang w:val="de-DE" w:eastAsia="ar-SA"/>
              </w:rPr>
              <w:t>Must be clause 7</w:t>
            </w:r>
          </w:p>
          <w:p w14:paraId="5751458B" w14:textId="43668B31" w:rsidR="00C952A1" w:rsidRPr="00C952A1" w:rsidRDefault="00C952A1" w:rsidP="00C952A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952A1">
              <w:rPr>
                <w:rFonts w:eastAsia="Arial Unicode MS" w:cs="Arial"/>
                <w:i/>
                <w:szCs w:val="18"/>
                <w:lang w:val="de-DE" w:eastAsia="ar-SA"/>
              </w:rPr>
              <w:t>Revision of S1-252301.</w:t>
            </w:r>
          </w:p>
          <w:p w14:paraId="3F6A911F" w14:textId="1095A114" w:rsidR="00C952A1" w:rsidRPr="00C952A1" w:rsidRDefault="00C952A1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952A1">
              <w:rPr>
                <w:rFonts w:eastAsia="Arial Unicode MS" w:cs="Arial"/>
                <w:szCs w:val="18"/>
                <w:lang w:val="de-DE" w:eastAsia="ar-SA"/>
              </w:rPr>
              <w:t>Revision of S1-252484.</w:t>
            </w:r>
          </w:p>
        </w:tc>
      </w:tr>
      <w:tr w:rsidR="003E1585" w:rsidRPr="002B5B90" w14:paraId="7C061036" w14:textId="77777777" w:rsidTr="00CF70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DEB845" w14:textId="4502E189" w:rsidR="003E1585" w:rsidRPr="00835A9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835A9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502A7A" w14:textId="0EC1AC6B" w:rsidR="003E1585" w:rsidRPr="00835A9C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8" w:history="1">
              <w:r w:rsidR="00D776AC" w:rsidRPr="00835A9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7A4FA1" w14:textId="39225EEA" w:rsidR="003E1585" w:rsidRPr="00835A9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5A9C">
              <w:rPr>
                <w:rFonts w:eastAsia="Times New Roman"/>
                <w:szCs w:val="18"/>
                <w:lang w:eastAsia="ar-SA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4DAE00" w14:textId="68D6DD11" w:rsidR="003E1585" w:rsidRPr="00835A9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835A9C">
              <w:rPr>
                <w:rFonts w:eastAsia="Times New Roman"/>
                <w:szCs w:val="18"/>
                <w:lang w:eastAsia="ar-SA"/>
              </w:rPr>
              <w:t>New use case on Network assisted 3D-mobility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192005" w14:textId="56B5493B" w:rsidR="003E1585" w:rsidRPr="00835A9C" w:rsidRDefault="00835A9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35A9C">
              <w:rPr>
                <w:rFonts w:eastAsia="Times New Roman" w:cs="Arial"/>
                <w:szCs w:val="18"/>
                <w:lang w:val="de-DE" w:eastAsia="ar-SA"/>
              </w:rPr>
              <w:t>Revised to S1-252485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EE60D8" w14:textId="77777777" w:rsidR="003E1585" w:rsidRPr="00835A9C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35A9C" w:rsidRPr="002B5B90" w14:paraId="2DCA27C5" w14:textId="77777777" w:rsidTr="00C822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7232C3" w14:textId="27915F21" w:rsidR="00835A9C" w:rsidRPr="00CF706C" w:rsidRDefault="00835A9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F706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22C1F" w14:textId="1FAD15DB" w:rsidR="00835A9C" w:rsidRPr="00CF706C" w:rsidRDefault="00A63CC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9" w:history="1">
              <w:r w:rsidR="00835A9C" w:rsidRPr="00CF706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336D78" w14:textId="0BA091AD" w:rsidR="00835A9C" w:rsidRPr="00CF706C" w:rsidRDefault="00835A9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F706C">
              <w:rPr>
                <w:rFonts w:eastAsia="Times New Roman"/>
                <w:szCs w:val="18"/>
                <w:lang w:eastAsia="ar-SA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FB3DA8" w14:textId="2A015C89" w:rsidR="00835A9C" w:rsidRPr="00CF706C" w:rsidRDefault="00835A9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F706C">
              <w:rPr>
                <w:rFonts w:eastAsia="Times New Roman"/>
                <w:szCs w:val="18"/>
                <w:lang w:eastAsia="ar-SA"/>
              </w:rPr>
              <w:t>New use case on Network assisted 3D-mobility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791E30" w14:textId="2585EB5B" w:rsidR="00835A9C" w:rsidRPr="00CF706C" w:rsidRDefault="00CF706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F706C">
              <w:rPr>
                <w:rFonts w:eastAsia="Times New Roman" w:cs="Arial"/>
                <w:szCs w:val="18"/>
                <w:lang w:val="de-DE" w:eastAsia="ar-SA"/>
              </w:rPr>
              <w:t>Revised to S1-252513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87EE34" w14:textId="3F64731A" w:rsidR="00835A9C" w:rsidRPr="00CF706C" w:rsidRDefault="00835A9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F706C">
              <w:rPr>
                <w:rFonts w:eastAsia="Arial Unicode MS" w:cs="Arial"/>
                <w:szCs w:val="18"/>
                <w:lang w:val="de-DE" w:eastAsia="ar-SA"/>
              </w:rPr>
              <w:t>Revision of S1-252313.</w:t>
            </w:r>
          </w:p>
        </w:tc>
      </w:tr>
      <w:tr w:rsidR="00CF706C" w:rsidRPr="002B5B90" w14:paraId="7BADC9F3" w14:textId="77777777" w:rsidTr="00F2653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675559" w14:textId="2CFABB0D" w:rsidR="00CF706C" w:rsidRPr="00C822FF" w:rsidRDefault="00CF706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822FF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42276C" w14:textId="72E41CBF" w:rsidR="00CF706C" w:rsidRPr="00C822FF" w:rsidRDefault="00A63CC5" w:rsidP="003E1585">
            <w:pPr>
              <w:snapToGrid w:val="0"/>
              <w:spacing w:after="0" w:line="240" w:lineRule="auto"/>
            </w:pPr>
            <w:hyperlink r:id="rId100" w:history="1">
              <w:r w:rsidR="00CF706C" w:rsidRPr="00C822FF">
                <w:rPr>
                  <w:rStyle w:val="Hyperlink"/>
                  <w:rFonts w:cs="Arial"/>
                  <w:color w:val="auto"/>
                </w:rPr>
                <w:t>S1-252513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EF503F" w14:textId="2FD7C854" w:rsidR="00CF706C" w:rsidRPr="00C822FF" w:rsidRDefault="00CF706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822FF">
              <w:rPr>
                <w:rFonts w:eastAsia="Times New Roman"/>
                <w:szCs w:val="18"/>
                <w:lang w:eastAsia="ar-SA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E65DF3" w14:textId="042D0ACC" w:rsidR="00CF706C" w:rsidRPr="00C822FF" w:rsidRDefault="00CF706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822FF">
              <w:rPr>
                <w:rFonts w:eastAsia="Times New Roman"/>
                <w:szCs w:val="18"/>
                <w:lang w:eastAsia="ar-SA"/>
              </w:rPr>
              <w:t>New use case on Network assisted 3D-mobility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AEFDAE" w14:textId="7C6A4D22" w:rsidR="00CF706C" w:rsidRPr="00C822FF" w:rsidRDefault="00C822F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822FF">
              <w:rPr>
                <w:rFonts w:eastAsia="Times New Roman" w:cs="Arial"/>
                <w:szCs w:val="18"/>
                <w:lang w:val="de-DE" w:eastAsia="ar-SA"/>
              </w:rPr>
              <w:t>Revised to S1-252520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DF170" w14:textId="6C5278CD" w:rsidR="00CF706C" w:rsidRPr="00C822FF" w:rsidRDefault="00CF706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822FF">
              <w:rPr>
                <w:rFonts w:eastAsia="Arial Unicode MS" w:cs="Arial"/>
                <w:i/>
                <w:szCs w:val="18"/>
                <w:lang w:val="de-DE" w:eastAsia="ar-SA"/>
              </w:rPr>
              <w:t>Revision of S1-252313.</w:t>
            </w:r>
          </w:p>
          <w:p w14:paraId="3546E436" w14:textId="29E6AB14" w:rsidR="00CF706C" w:rsidRPr="00C822FF" w:rsidRDefault="00CF706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822FF">
              <w:rPr>
                <w:rFonts w:eastAsia="Arial Unicode MS" w:cs="Arial"/>
                <w:szCs w:val="18"/>
                <w:lang w:val="de-DE" w:eastAsia="ar-SA"/>
              </w:rPr>
              <w:t>Revision of S1-252485.</w:t>
            </w:r>
          </w:p>
        </w:tc>
      </w:tr>
      <w:tr w:rsidR="00C822FF" w:rsidRPr="002B5B90" w14:paraId="69CFBB72" w14:textId="77777777" w:rsidTr="00F2653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17716E" w14:textId="4A86B65E" w:rsidR="00C822FF" w:rsidRPr="00F26533" w:rsidRDefault="00C822F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F26533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67777A" w14:textId="5FA415A0" w:rsidR="00C822FF" w:rsidRPr="00F26533" w:rsidRDefault="00A63CC5" w:rsidP="003E1585">
            <w:pPr>
              <w:snapToGrid w:val="0"/>
              <w:spacing w:after="0" w:line="240" w:lineRule="auto"/>
              <w:rPr>
                <w:rFonts w:cs="Arial"/>
              </w:rPr>
            </w:pPr>
            <w:hyperlink r:id="rId101" w:history="1">
              <w:r w:rsidR="00C822FF" w:rsidRPr="00F26533">
                <w:rPr>
                  <w:rStyle w:val="Hyperlink"/>
                  <w:rFonts w:cs="Arial"/>
                  <w:color w:val="auto"/>
                </w:rPr>
                <w:t>S1-252520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5F8073" w14:textId="6061E9B3" w:rsidR="00C822FF" w:rsidRPr="00F26533" w:rsidRDefault="00C822F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26533">
              <w:rPr>
                <w:rFonts w:eastAsia="Times New Roman"/>
                <w:szCs w:val="18"/>
                <w:lang w:eastAsia="ar-SA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CFA2CD" w14:textId="274F7010" w:rsidR="00C822FF" w:rsidRPr="00F26533" w:rsidRDefault="00C822F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26533">
              <w:rPr>
                <w:rFonts w:eastAsia="Times New Roman"/>
                <w:szCs w:val="18"/>
                <w:lang w:eastAsia="ar-SA"/>
              </w:rPr>
              <w:t>New use case on Network assisted 3D-mobility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A5894E" w14:textId="1F70EA13" w:rsidR="00C822FF" w:rsidRPr="00F26533" w:rsidRDefault="00F2653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26533">
              <w:rPr>
                <w:rFonts w:eastAsia="Times New Roman" w:cs="Arial"/>
                <w:szCs w:val="18"/>
                <w:lang w:val="de-DE" w:eastAsia="ar-SA"/>
              </w:rPr>
              <w:t>Revised to S1-252521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DEE71" w14:textId="77777777" w:rsidR="00C822FF" w:rsidRPr="00F26533" w:rsidRDefault="00C822FF" w:rsidP="00C822FF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F26533">
              <w:rPr>
                <w:rFonts w:eastAsia="Arial Unicode MS" w:cs="Arial"/>
                <w:i/>
                <w:szCs w:val="18"/>
                <w:lang w:val="de-DE" w:eastAsia="ar-SA"/>
              </w:rPr>
              <w:t>Revision of S1-252313.</w:t>
            </w:r>
          </w:p>
          <w:p w14:paraId="344B0396" w14:textId="13316315" w:rsidR="00C822FF" w:rsidRPr="00F26533" w:rsidRDefault="00C822FF" w:rsidP="00C822FF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26533">
              <w:rPr>
                <w:rFonts w:eastAsia="Arial Unicode MS" w:cs="Arial"/>
                <w:i/>
                <w:szCs w:val="18"/>
                <w:lang w:val="de-DE" w:eastAsia="ar-SA"/>
              </w:rPr>
              <w:t>Revision of S1-252485.</w:t>
            </w:r>
          </w:p>
          <w:p w14:paraId="6A9178AF" w14:textId="2D0F054C" w:rsidR="00C822FF" w:rsidRPr="00F26533" w:rsidRDefault="00C822FF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26533">
              <w:rPr>
                <w:rFonts w:eastAsia="Arial Unicode MS" w:cs="Arial"/>
                <w:szCs w:val="18"/>
                <w:lang w:val="de-DE" w:eastAsia="ar-SA"/>
              </w:rPr>
              <w:t>Revision of S1-252513.</w:t>
            </w:r>
          </w:p>
        </w:tc>
      </w:tr>
      <w:tr w:rsidR="00F26533" w:rsidRPr="002B5B90" w14:paraId="11A38F30" w14:textId="77777777" w:rsidTr="00F2653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34142" w14:textId="564AED52" w:rsidR="00F26533" w:rsidRPr="00F26533" w:rsidRDefault="00F2653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F26533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757D" w14:textId="38E4E46D" w:rsidR="00F26533" w:rsidRPr="00F26533" w:rsidRDefault="00A63CC5" w:rsidP="003E1585">
            <w:pPr>
              <w:snapToGrid w:val="0"/>
              <w:spacing w:after="0" w:line="240" w:lineRule="auto"/>
              <w:rPr>
                <w:rFonts w:cs="Arial"/>
              </w:rPr>
            </w:pPr>
            <w:hyperlink r:id="rId102" w:history="1">
              <w:r w:rsidR="00F26533" w:rsidRPr="00F26533">
                <w:rPr>
                  <w:rStyle w:val="Hyperlink"/>
                  <w:rFonts w:cs="Arial"/>
                  <w:color w:val="auto"/>
                </w:rPr>
                <w:t>S1-252521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7278F" w14:textId="3381982D" w:rsidR="00F26533" w:rsidRPr="00F26533" w:rsidRDefault="00F2653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26533">
              <w:rPr>
                <w:rFonts w:eastAsia="Times New Roman"/>
                <w:szCs w:val="18"/>
                <w:lang w:eastAsia="ar-SA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690D" w14:textId="0DB7C9E5" w:rsidR="00F26533" w:rsidRPr="00F26533" w:rsidRDefault="00F26533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26533">
              <w:rPr>
                <w:rFonts w:eastAsia="Times New Roman"/>
                <w:szCs w:val="18"/>
                <w:lang w:eastAsia="ar-SA"/>
              </w:rPr>
              <w:t>New use case on Network assisted 3D-mobility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BD1DE" w14:textId="77777777" w:rsidR="00F26533" w:rsidRPr="00F26533" w:rsidRDefault="00F2653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00AE" w14:textId="77777777" w:rsidR="00F26533" w:rsidRPr="00F26533" w:rsidRDefault="00F26533" w:rsidP="00F26533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F26533">
              <w:rPr>
                <w:rFonts w:eastAsia="Arial Unicode MS" w:cs="Arial"/>
                <w:i/>
                <w:szCs w:val="18"/>
                <w:lang w:val="de-DE" w:eastAsia="ar-SA"/>
              </w:rPr>
              <w:t>Revision of S1-252313.</w:t>
            </w:r>
          </w:p>
          <w:p w14:paraId="49E2BFCB" w14:textId="77777777" w:rsidR="00F26533" w:rsidRPr="00F26533" w:rsidRDefault="00F26533" w:rsidP="00F26533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F26533">
              <w:rPr>
                <w:rFonts w:eastAsia="Arial Unicode MS" w:cs="Arial"/>
                <w:i/>
                <w:szCs w:val="18"/>
                <w:lang w:val="de-DE" w:eastAsia="ar-SA"/>
              </w:rPr>
              <w:t>Revision of S1-252485.</w:t>
            </w:r>
          </w:p>
          <w:p w14:paraId="12F541C9" w14:textId="1AE4AB83" w:rsidR="00F26533" w:rsidRPr="00F26533" w:rsidRDefault="00F26533" w:rsidP="00F2653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26533">
              <w:rPr>
                <w:rFonts w:eastAsia="Arial Unicode MS" w:cs="Arial"/>
                <w:i/>
                <w:szCs w:val="18"/>
                <w:lang w:val="de-DE" w:eastAsia="ar-SA"/>
              </w:rPr>
              <w:t>Revision of S1-252513.</w:t>
            </w:r>
          </w:p>
          <w:p w14:paraId="517F09B0" w14:textId="137F3A88" w:rsidR="00F26533" w:rsidRPr="00F26533" w:rsidRDefault="00F26533" w:rsidP="00C822FF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26533">
              <w:rPr>
                <w:rFonts w:eastAsia="Arial Unicode MS" w:cs="Arial"/>
                <w:szCs w:val="18"/>
                <w:lang w:val="de-DE" w:eastAsia="ar-SA"/>
              </w:rPr>
              <w:t>Revision of S1-252520.</w:t>
            </w:r>
          </w:p>
        </w:tc>
      </w:tr>
      <w:tr w:rsidR="003E1585" w:rsidRPr="002B5B90" w14:paraId="394C1687" w14:textId="77777777" w:rsidTr="00FB15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019F544" w14:textId="77777777" w:rsidR="003E1585" w:rsidRPr="00FB155E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bookmarkStart w:id="8" w:name="_Hlk197769022"/>
            <w:proofErr w:type="spellStart"/>
            <w:r w:rsidRPr="00FB155E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EE2F2BE" w14:textId="17E1DB35" w:rsidR="003E1585" w:rsidRPr="00FB155E" w:rsidRDefault="00A63CC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3" w:history="1">
              <w:r w:rsidR="00D776AC" w:rsidRPr="00FB155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3872FFB" w14:textId="77777777" w:rsidR="003E1585" w:rsidRPr="00FB155E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155E">
              <w:rPr>
                <w:rFonts w:eastAsia="Times New Roman"/>
                <w:szCs w:val="18"/>
                <w:lang w:eastAsia="ar-SA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4485233" w14:textId="77777777" w:rsidR="003E1585" w:rsidRPr="00FB155E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155E">
              <w:rPr>
                <w:rFonts w:eastAsia="Times New Roman"/>
                <w:szCs w:val="18"/>
                <w:lang w:eastAsia="ar-SA"/>
              </w:rPr>
              <w:t>Use case on sensing assisted AD and ADAS in adverse weather conditions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5865A34" w14:textId="3BC1177F" w:rsidR="003E1585" w:rsidRPr="00FB155E" w:rsidRDefault="00FB155E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val="de-DE" w:eastAsia="ar-SA"/>
              </w:rPr>
            </w:pPr>
            <w:r w:rsidRPr="00FB155E">
              <w:rPr>
                <w:rFonts w:eastAsia="Times New Roman" w:cs="Arial"/>
                <w:szCs w:val="18"/>
                <w:highlight w:val="yellow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E3F311D" w14:textId="21711C71" w:rsidR="003E1585" w:rsidRPr="00FB155E" w:rsidRDefault="0088452E" w:rsidP="003E1585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val="de-DE" w:eastAsia="ar-SA"/>
              </w:rPr>
            </w:pPr>
            <w:r w:rsidRPr="00FB155E">
              <w:rPr>
                <w:rFonts w:eastAsia="Arial Unicode MS" w:cs="Arial"/>
                <w:szCs w:val="18"/>
                <w:lang w:val="de-DE" w:eastAsia="ar-SA"/>
              </w:rPr>
              <w:t>Must be clause 7</w:t>
            </w:r>
          </w:p>
        </w:tc>
      </w:tr>
      <w:bookmarkEnd w:id="8"/>
      <w:tr w:rsidR="006602D2" w:rsidRPr="002B5B90" w14:paraId="5B7F7ECE" w14:textId="77777777" w:rsidTr="00FB15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7DE86B" w14:textId="5A33F9B4" w:rsidR="006602D2" w:rsidRPr="006602D2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602D2">
              <w:rPr>
                <w:rFonts w:eastAsia="Times New Roman" w:cs="Arial"/>
                <w:szCs w:val="18"/>
                <w:lang w:val="de-DE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4A29AA" w14:textId="5C4E3C34" w:rsidR="006602D2" w:rsidRPr="006602D2" w:rsidRDefault="00CF53BE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hyperlink r:id="rId104" w:history="1">
              <w:r w:rsidR="00D776A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S1-252116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2D1B9A" w14:textId="5D12339E" w:rsidR="006602D2" w:rsidRPr="006602D2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602D2">
              <w:rPr>
                <w:rFonts w:eastAsia="Times New Roman" w:cs="Arial"/>
                <w:szCs w:val="18"/>
                <w:lang w:val="de-DE" w:eastAsia="ar-SA"/>
              </w:rPr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8A94D" w14:textId="1E532146" w:rsidR="006602D2" w:rsidRPr="006602D2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602D2">
              <w:rPr>
                <w:rFonts w:eastAsia="Times New Roman" w:cs="Arial"/>
                <w:szCs w:val="18"/>
                <w:lang w:val="de-DE" w:eastAsia="ar-SA"/>
              </w:rPr>
              <w:t>Use case on energy saving for network in industry park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D3DE52" w14:textId="2CD1596F" w:rsidR="006602D2" w:rsidRPr="00B03B8C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val="de-DE" w:eastAsia="ar-SA"/>
              </w:rPr>
            </w:pPr>
            <w:r w:rsidRPr="00A34819"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105" w:history="1">
              <w:r w:rsidR="00D776AC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S1-252397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04A01E" w14:textId="30EDD400" w:rsidR="006602D2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(Open) – Move to Sensing -&gt;</w:t>
            </w:r>
          </w:p>
        </w:tc>
      </w:tr>
      <w:tr w:rsidR="006602D2" w:rsidRPr="002B5B90" w14:paraId="52135391" w14:textId="77777777" w:rsidTr="00C3613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1C96B8" w14:textId="2EEABE5F" w:rsidR="006602D2" w:rsidRPr="00FB155E" w:rsidRDefault="006602D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FB155E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CEE8E3" w14:textId="6055B04C" w:rsidR="006602D2" w:rsidRPr="00FB155E" w:rsidRDefault="00A63CC5" w:rsidP="006602D2">
            <w:pPr>
              <w:snapToGrid w:val="0"/>
              <w:spacing w:after="0" w:line="240" w:lineRule="auto"/>
            </w:pPr>
            <w:hyperlink r:id="rId106" w:history="1">
              <w:r w:rsidR="00D776AC" w:rsidRPr="00FB155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C91059" w14:textId="5CE7BB9A" w:rsidR="006602D2" w:rsidRPr="00FB155E" w:rsidRDefault="006602D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155E">
              <w:rPr>
                <w:rFonts w:eastAsia="Times New Roman"/>
                <w:szCs w:val="18"/>
                <w:lang w:eastAsia="ar-SA"/>
              </w:rPr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8515E6" w14:textId="4114F3B6" w:rsidR="006602D2" w:rsidRPr="00FB155E" w:rsidRDefault="006602D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FB155E">
              <w:rPr>
                <w:rFonts w:eastAsia="Times New Roman"/>
                <w:szCs w:val="18"/>
                <w:lang w:eastAsia="ar-SA"/>
              </w:rPr>
              <w:t>Use case on energy saving for network in industry park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A61B27" w14:textId="687E24FA" w:rsidR="006602D2" w:rsidRPr="00FB155E" w:rsidRDefault="00FB155E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val="de-DE" w:eastAsia="ar-SA"/>
              </w:rPr>
            </w:pPr>
            <w:r w:rsidRPr="00FB155E">
              <w:rPr>
                <w:rFonts w:eastAsia="Times New Roman" w:cs="Arial"/>
                <w:szCs w:val="18"/>
                <w:highlight w:val="yellow"/>
                <w:lang w:val="de-DE" w:eastAsia="ar-SA"/>
              </w:rPr>
              <w:t>Revised to S1-252486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C9816" w14:textId="218B6453" w:rsidR="006602D2" w:rsidRPr="00FB155E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B155E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107" w:history="1">
              <w:r w:rsidR="00D776AC" w:rsidRPr="00FB155E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S1-252116</w:t>
              </w:r>
            </w:hyperlink>
            <w:r w:rsidRPr="00FB155E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FB155E" w:rsidRPr="002B5B90" w14:paraId="5AD0A345" w14:textId="77777777" w:rsidTr="00CF70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3380A" w14:textId="660E2D3D" w:rsidR="00FB155E" w:rsidRPr="00C36131" w:rsidRDefault="00FB155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36131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F9BDFC" w14:textId="48103D1D" w:rsidR="00FB155E" w:rsidRPr="00C36131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8" w:history="1">
              <w:r w:rsidR="00FB155E" w:rsidRPr="00C3613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FA4B07" w14:textId="583BF16F" w:rsidR="00FB155E" w:rsidRPr="00C36131" w:rsidRDefault="00FB155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36131">
              <w:rPr>
                <w:rFonts w:eastAsia="Times New Roman"/>
                <w:szCs w:val="18"/>
                <w:lang w:eastAsia="ar-SA"/>
              </w:rPr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1D4D9D" w14:textId="0EAA0CEA" w:rsidR="00FB155E" w:rsidRPr="00C36131" w:rsidRDefault="00FB155E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36131">
              <w:rPr>
                <w:rFonts w:eastAsia="Times New Roman"/>
                <w:szCs w:val="18"/>
                <w:lang w:eastAsia="ar-SA"/>
              </w:rPr>
              <w:t>Use case on energy saving for network in industry park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378CD4" w14:textId="6D06BF16" w:rsidR="00FB155E" w:rsidRPr="00C36131" w:rsidRDefault="00C36131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val="de-DE" w:eastAsia="ar-SA"/>
              </w:rPr>
            </w:pPr>
            <w:r w:rsidRPr="00C36131">
              <w:rPr>
                <w:rFonts w:eastAsia="Times New Roman" w:cs="Arial"/>
                <w:szCs w:val="18"/>
                <w:highlight w:val="yellow"/>
                <w:lang w:val="de-DE" w:eastAsia="ar-SA"/>
              </w:rPr>
              <w:t>Revised to S1-252512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E4137" w14:textId="72F1AF1F" w:rsidR="00FB155E" w:rsidRPr="00C36131" w:rsidRDefault="00FB155E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36131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09" w:history="1">
              <w:r w:rsidRPr="00C36131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S1-252116</w:t>
              </w:r>
            </w:hyperlink>
            <w:r w:rsidRPr="00C36131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6D22602E" w14:textId="48EA702D" w:rsidR="00FB155E" w:rsidRPr="00C36131" w:rsidRDefault="00FB155E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36131">
              <w:rPr>
                <w:rFonts w:eastAsia="Arial Unicode MS" w:cs="Arial"/>
                <w:szCs w:val="18"/>
                <w:lang w:val="de-DE" w:eastAsia="ar-SA"/>
              </w:rPr>
              <w:t>Revision of S1-252397.</w:t>
            </w:r>
          </w:p>
        </w:tc>
      </w:tr>
      <w:tr w:rsidR="00C36131" w:rsidRPr="002B5B90" w14:paraId="78E1F051" w14:textId="77777777" w:rsidTr="00CF70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25E06" w14:textId="1EEB63FB" w:rsidR="00C36131" w:rsidRPr="00CF706C" w:rsidRDefault="00C36131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F706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DECFC" w14:textId="50254186" w:rsidR="00C36131" w:rsidRPr="00CF706C" w:rsidRDefault="00A63CC5" w:rsidP="006602D2">
            <w:pPr>
              <w:snapToGrid w:val="0"/>
              <w:spacing w:after="0" w:line="240" w:lineRule="auto"/>
            </w:pPr>
            <w:hyperlink r:id="rId110" w:history="1">
              <w:r w:rsidR="00C36131" w:rsidRPr="00CF706C">
                <w:rPr>
                  <w:rStyle w:val="Hyperlink"/>
                  <w:rFonts w:cs="Arial"/>
                  <w:color w:val="auto"/>
                </w:rPr>
                <w:t>S1-252512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7376" w14:textId="73C0D3D2" w:rsidR="00C36131" w:rsidRPr="00CF706C" w:rsidRDefault="00C36131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F706C">
              <w:rPr>
                <w:rFonts w:eastAsia="Times New Roman"/>
                <w:szCs w:val="18"/>
                <w:lang w:eastAsia="ar-SA"/>
              </w:rPr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F4FA3" w14:textId="478B0770" w:rsidR="00C36131" w:rsidRPr="00CF706C" w:rsidRDefault="00C36131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F706C">
              <w:rPr>
                <w:rFonts w:eastAsia="Times New Roman"/>
                <w:szCs w:val="18"/>
                <w:lang w:eastAsia="ar-SA"/>
              </w:rPr>
              <w:t>Use case on energy saving for network in industry park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EC48D" w14:textId="77777777" w:rsidR="00C36131" w:rsidRPr="00CF706C" w:rsidRDefault="00C36131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562B8" w14:textId="77777777" w:rsidR="00C36131" w:rsidRPr="00CF706C" w:rsidRDefault="00C36131" w:rsidP="00C36131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CF706C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11" w:history="1">
              <w:r w:rsidRPr="00CF706C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S1-252116</w:t>
              </w:r>
            </w:hyperlink>
            <w:r w:rsidRPr="00CF706C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654275DE" w14:textId="3239045C" w:rsidR="00C36131" w:rsidRPr="00CF706C" w:rsidRDefault="00C36131" w:rsidP="00C3613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F706C">
              <w:rPr>
                <w:rFonts w:eastAsia="Arial Unicode MS" w:cs="Arial"/>
                <w:i/>
                <w:szCs w:val="18"/>
                <w:lang w:val="de-DE" w:eastAsia="ar-SA"/>
              </w:rPr>
              <w:t>Revision of S1-252397.</w:t>
            </w:r>
          </w:p>
          <w:p w14:paraId="34B75919" w14:textId="47676960" w:rsidR="00C36131" w:rsidRPr="00CF706C" w:rsidRDefault="00C36131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F706C">
              <w:rPr>
                <w:rFonts w:eastAsia="Arial Unicode MS" w:cs="Arial"/>
                <w:szCs w:val="18"/>
                <w:lang w:val="de-DE" w:eastAsia="ar-SA"/>
              </w:rPr>
              <w:t>Revision of S1-252486.</w:t>
            </w:r>
          </w:p>
        </w:tc>
      </w:tr>
      <w:tr w:rsidR="006602D2" w:rsidRPr="002B5B90" w14:paraId="30C921F7" w14:textId="77777777" w:rsidTr="00E317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74A70BE" w14:textId="77777777" w:rsidR="006602D2" w:rsidRPr="00107AE9" w:rsidRDefault="006602D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07AE9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DD3FDC5" w14:textId="545C7C66" w:rsidR="006602D2" w:rsidRPr="00107AE9" w:rsidRDefault="00A63CC5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2" w:history="1">
              <w:r w:rsidR="00D776A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S1-252046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8BB32C1" w14:textId="77777777" w:rsidR="006602D2" w:rsidRPr="00107AE9" w:rsidRDefault="006602D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7AE9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096D4D4" w14:textId="77777777" w:rsidR="006602D2" w:rsidRPr="00107AE9" w:rsidRDefault="006602D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7AE9">
              <w:rPr>
                <w:rFonts w:eastAsia="Times New Roman"/>
                <w:szCs w:val="18"/>
                <w:lang w:eastAsia="ar-SA"/>
              </w:rPr>
              <w:t>Pseudo-CR on adding KPI table to 7.4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56FA422" w14:textId="77777777" w:rsidR="006602D2" w:rsidRPr="00107AE9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07AE9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6F85B07" w14:textId="77777777" w:rsidR="006602D2" w:rsidRPr="00107AE9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602D2" w:rsidRPr="002B5B90" w14:paraId="2CBDF600" w14:textId="77777777" w:rsidTr="00E317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F28D57A" w14:textId="77777777" w:rsidR="006602D2" w:rsidRPr="00107AE9" w:rsidRDefault="006602D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07AE9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C926D81" w14:textId="1AAB14C9" w:rsidR="006602D2" w:rsidRPr="00107AE9" w:rsidRDefault="00A63CC5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3" w:history="1">
              <w:r w:rsidR="00D776A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S1-252060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87FD2F1" w14:textId="77777777" w:rsidR="006602D2" w:rsidRPr="00107AE9" w:rsidRDefault="006602D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7AE9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ACC42AA" w14:textId="77777777" w:rsidR="006602D2" w:rsidRPr="00107AE9" w:rsidRDefault="006602D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7AE9">
              <w:rPr>
                <w:rFonts w:eastAsia="Times New Roman"/>
                <w:szCs w:val="18"/>
                <w:lang w:eastAsia="ar-SA"/>
              </w:rPr>
              <w:t>Pseudo-CR on adding KPI table to 7.4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92648CE" w14:textId="77777777" w:rsidR="006602D2" w:rsidRPr="00107AE9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07AE9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C3C087" w14:textId="531F1C90" w:rsidR="006602D2" w:rsidRPr="00107AE9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07AE9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114" w:history="1">
              <w:r w:rsidR="00D776AC">
                <w:rPr>
                  <w:rStyle w:val="Hyperlink"/>
                  <w:rFonts w:eastAsia="Arial Unicode MS" w:cs="Arial"/>
                  <w:szCs w:val="18"/>
                  <w:lang w:val="de-DE" w:eastAsia="ar-SA"/>
                </w:rPr>
                <w:t>S1-252046</w:t>
              </w:r>
            </w:hyperlink>
            <w:r w:rsidRPr="00107AE9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6602D2" w:rsidRPr="002B5B90" w14:paraId="0B26771F" w14:textId="77777777" w:rsidTr="00E317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912C61E" w14:textId="77777777" w:rsidR="006602D2" w:rsidRPr="00107AE9" w:rsidRDefault="006602D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07AE9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04766F4" w14:textId="54B33173" w:rsidR="006602D2" w:rsidRPr="00107AE9" w:rsidRDefault="00A63CC5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5" w:history="1">
              <w:r w:rsidR="00D776A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S1-252047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E459ACC" w14:textId="77777777" w:rsidR="006602D2" w:rsidRPr="00107AE9" w:rsidRDefault="006602D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07AE9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505D20" w14:textId="77777777" w:rsidR="006602D2" w:rsidRPr="00107AE9" w:rsidRDefault="006602D2" w:rsidP="006602D2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07AE9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107AE9">
              <w:rPr>
                <w:rFonts w:eastAsia="Times New Roman"/>
                <w:szCs w:val="18"/>
                <w:lang w:eastAsia="ar-SA"/>
              </w:rPr>
              <w:t xml:space="preserve"> on update requirement for use case 7.10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9116660" w14:textId="77777777" w:rsidR="006602D2" w:rsidRPr="00107AE9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07AE9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B912ADE" w14:textId="77777777" w:rsidR="006602D2" w:rsidRPr="00107AE9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602D2" w:rsidRPr="00745D37" w14:paraId="15A5563F" w14:textId="77777777" w:rsidTr="00C30F1F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A43C9E5" w14:textId="15FF1AA1" w:rsidR="006602D2" w:rsidRDefault="006602D2" w:rsidP="006602D2">
            <w:pPr>
              <w:pStyle w:val="Heading1"/>
            </w:pPr>
            <w:r>
              <w:t>Immersive Reality</w:t>
            </w:r>
          </w:p>
        </w:tc>
      </w:tr>
      <w:tr w:rsidR="006602D2" w:rsidRPr="00BC04B8" w14:paraId="3FFB91C9" w14:textId="77777777" w:rsidTr="006602D2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AE2203D" w14:textId="113D6986" w:rsidR="006602D2" w:rsidRPr="00BC04B8" w:rsidRDefault="006602D2" w:rsidP="006602D2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General</w:t>
            </w:r>
          </w:p>
        </w:tc>
      </w:tr>
      <w:tr w:rsidR="006602D2" w:rsidRPr="002B5B90" w14:paraId="16CB8AFE" w14:textId="77777777" w:rsidTr="00BD50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DCF38B" w14:textId="6102D90A" w:rsidR="006602D2" w:rsidRPr="0088452E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8452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7816AF" w14:textId="0ABD56A3" w:rsidR="006602D2" w:rsidRPr="0088452E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6" w:history="1">
              <w:r w:rsidR="00D776A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S1-252027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ADC5D" w14:textId="1B25C6DF" w:rsidR="006602D2" w:rsidRPr="0088452E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452E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B4BCBF" w14:textId="7F535DEB" w:rsidR="006602D2" w:rsidRPr="0088452E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452E">
              <w:rPr>
                <w:rFonts w:eastAsia="Times New Roman" w:cs="Arial"/>
                <w:szCs w:val="18"/>
                <w:lang w:eastAsia="ar-SA"/>
              </w:rPr>
              <w:t>Clause 9 (Immersive) Editorial clean 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B9A083" w14:textId="7E8DF8AD" w:rsidR="006602D2" w:rsidRPr="0088452E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8452E"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117" w:history="1">
              <w:r w:rsidR="00D776AC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S1-252156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4F931C" w14:textId="77777777" w:rsidR="006602D2" w:rsidRPr="0088452E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602D2" w:rsidRPr="002B5B90" w14:paraId="7BEC07E9" w14:textId="77777777" w:rsidTr="00BD50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78FF51" w14:textId="4456C777" w:rsidR="006602D2" w:rsidRPr="00BD5056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D505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E782AB" w14:textId="7F1D38CA" w:rsidR="006602D2" w:rsidRPr="00BD5056" w:rsidRDefault="00A63CC5" w:rsidP="006602D2">
            <w:pPr>
              <w:snapToGrid w:val="0"/>
              <w:spacing w:after="0" w:line="240" w:lineRule="auto"/>
            </w:pPr>
            <w:hyperlink r:id="rId118" w:history="1">
              <w:r w:rsidR="00D776AC" w:rsidRPr="00BD5056">
                <w:rPr>
                  <w:rStyle w:val="Hyperlink"/>
                  <w:rFonts w:cs="Arial"/>
                  <w:color w:val="auto"/>
                </w:rPr>
                <w:t>S1-252156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8CB575" w14:textId="5E357E82" w:rsidR="006602D2" w:rsidRPr="00BD5056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5056">
              <w:rPr>
                <w:rFonts w:eastAsia="Times New Roman" w:cs="Arial"/>
                <w:szCs w:val="18"/>
                <w:lang w:eastAsia="ar-SA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1A3374" w14:textId="45431CCA" w:rsidR="006602D2" w:rsidRPr="00BD5056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5056">
              <w:rPr>
                <w:rFonts w:eastAsia="Times New Roman" w:cs="Arial"/>
                <w:szCs w:val="18"/>
                <w:lang w:eastAsia="ar-SA"/>
              </w:rPr>
              <w:t>Clause 9 (Immersive) Editorial clean 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34BCD6" w14:textId="0709EF05" w:rsidR="006602D2" w:rsidRPr="00BD5056" w:rsidRDefault="00BD5056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D5056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3D3376" w14:textId="4AE48998" w:rsidR="006602D2" w:rsidRPr="00BD5056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5056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119" w:history="1">
              <w:r w:rsidR="00D776AC" w:rsidRPr="00BD5056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S1-252027</w:t>
              </w:r>
            </w:hyperlink>
            <w:r w:rsidRPr="00BD5056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6602D2" w:rsidRPr="002B5B90" w14:paraId="4D741714" w14:textId="77777777" w:rsidTr="00B84B9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8E3BE1" w14:textId="77777777" w:rsidR="006602D2" w:rsidRPr="007604B2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B0A2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9BF962" w14:textId="11570996" w:rsidR="006602D2" w:rsidRPr="004553CC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0" w:history="1">
              <w:r w:rsidR="00D776A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S1-252045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BB0BDA" w14:textId="77777777" w:rsidR="006602D2" w:rsidRPr="004553CC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53CC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C28F94" w14:textId="77777777" w:rsidR="006602D2" w:rsidRPr="004553CC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53CC">
              <w:rPr>
                <w:rFonts w:eastAsia="Times New Roman" w:cs="Arial"/>
                <w:szCs w:val="18"/>
                <w:lang w:eastAsia="ar-SA"/>
              </w:rPr>
              <w:t>Clarification and planning of immersive calling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ACB06" w14:textId="14339113" w:rsidR="006602D2" w:rsidRPr="007604B2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604B2"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121" w:history="1">
              <w:r w:rsidR="00D776AC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S1-252053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1B901A" w14:textId="77777777" w:rsidR="006602D2" w:rsidRPr="007604B2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602D2" w:rsidRPr="002B5B90" w14:paraId="62F85CF8" w14:textId="77777777" w:rsidTr="00B84B9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A627BD" w14:textId="77777777" w:rsidR="006602D2" w:rsidRPr="00B84B9C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84B9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F76D1" w14:textId="618198D6" w:rsidR="006602D2" w:rsidRPr="00B84B9C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2" w:history="1">
              <w:r w:rsidR="00D776AC" w:rsidRPr="00B84B9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S1-252053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8E2530" w14:textId="77777777" w:rsidR="006602D2" w:rsidRPr="00B84B9C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4B9C">
              <w:rPr>
                <w:rFonts w:eastAsia="Times New Roman" w:cs="Arial"/>
                <w:szCs w:val="18"/>
                <w:lang w:eastAsia="ar-SA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35869E" w14:textId="77777777" w:rsidR="006602D2" w:rsidRPr="00B84B9C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4B9C">
              <w:rPr>
                <w:rFonts w:eastAsia="Times New Roman" w:cs="Arial"/>
                <w:szCs w:val="18"/>
                <w:lang w:eastAsia="ar-SA"/>
              </w:rPr>
              <w:t>Clarification and planning of immersive calling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7A2F9F" w14:textId="3FA81F77" w:rsidR="006602D2" w:rsidRPr="00B84B9C" w:rsidRDefault="00B84B9C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84B9C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81A089" w14:textId="5378F8A3" w:rsidR="006602D2" w:rsidRPr="00B84B9C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84B9C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123" w:history="1">
              <w:r w:rsidR="00D776AC" w:rsidRPr="00B84B9C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S1-252045</w:t>
              </w:r>
            </w:hyperlink>
            <w:r w:rsidRPr="00B84B9C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6602D2" w:rsidRPr="00BC04B8" w14:paraId="01342EB3" w14:textId="77777777" w:rsidTr="00E035D0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114ACC1" w14:textId="77777777" w:rsidR="006602D2" w:rsidRPr="00BC04B8" w:rsidRDefault="006602D2" w:rsidP="006602D2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Former Use Cases</w:t>
            </w:r>
          </w:p>
        </w:tc>
      </w:tr>
      <w:tr w:rsidR="006602D2" w:rsidRPr="002B5B90" w14:paraId="1A83CDF2" w14:textId="77777777" w:rsidTr="00891D2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99C5A3" w14:textId="77777777" w:rsidR="006602D2" w:rsidRPr="00E035D0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035D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3FCE77" w14:textId="6FB4888B" w:rsidR="006602D2" w:rsidRPr="00E035D0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4" w:history="1">
              <w:r w:rsidR="00D776AC" w:rsidRPr="00E035D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E07350" w14:textId="77777777" w:rsidR="006602D2" w:rsidRPr="00E035D0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35D0">
              <w:rPr>
                <w:rFonts w:eastAsia="Times New Roman" w:cs="Arial"/>
                <w:szCs w:val="18"/>
                <w:lang w:eastAsia="ar-SA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493DD" w14:textId="77777777" w:rsidR="006602D2" w:rsidRPr="00E035D0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35D0">
              <w:rPr>
                <w:rFonts w:eastAsia="Times New Roman" w:cs="Arial"/>
                <w:szCs w:val="18"/>
                <w:lang w:eastAsia="ar-SA"/>
              </w:rPr>
              <w:t>Update to Use Case on Immersive gaming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9949EB" w14:textId="41AD3EBF" w:rsidR="006602D2" w:rsidRPr="00E035D0" w:rsidRDefault="00E035D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035D0">
              <w:rPr>
                <w:rFonts w:eastAsia="Times New Roman" w:cs="Arial"/>
                <w:szCs w:val="18"/>
                <w:lang w:val="de-DE" w:eastAsia="ar-SA"/>
              </w:rPr>
              <w:t>Revised to S1-252488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B5A4E5" w14:textId="77777777" w:rsidR="006602D2" w:rsidRPr="00E035D0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E035D0" w:rsidRPr="002B5B90" w14:paraId="51A7F447" w14:textId="77777777" w:rsidTr="00C952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01E65C" w14:textId="6FBCFF06" w:rsidR="00E035D0" w:rsidRPr="00891D22" w:rsidRDefault="00E035D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91D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EF579F" w14:textId="2C053A98" w:rsidR="00E035D0" w:rsidRPr="00891D22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5" w:history="1">
              <w:r w:rsidR="00E035D0" w:rsidRPr="00891D2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0166CD" w14:textId="1601E3C1" w:rsidR="00E035D0" w:rsidRPr="00891D22" w:rsidRDefault="00E035D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1D22">
              <w:rPr>
                <w:rFonts w:eastAsia="Times New Roman" w:cs="Arial"/>
                <w:szCs w:val="18"/>
                <w:lang w:eastAsia="ar-SA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D179A5" w14:textId="618B0F18" w:rsidR="00E035D0" w:rsidRPr="00891D22" w:rsidRDefault="00E035D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1D22">
              <w:rPr>
                <w:rFonts w:eastAsia="Times New Roman" w:cs="Arial"/>
                <w:szCs w:val="18"/>
                <w:lang w:eastAsia="ar-SA"/>
              </w:rPr>
              <w:t>Update to Use Case on Immersive gaming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34B177" w14:textId="33049941" w:rsidR="00E035D0" w:rsidRPr="00891D22" w:rsidRDefault="00891D2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91D22">
              <w:rPr>
                <w:rFonts w:eastAsia="Times New Roman" w:cs="Arial"/>
                <w:szCs w:val="18"/>
                <w:lang w:val="de-DE" w:eastAsia="ar-SA"/>
              </w:rPr>
              <w:t>Revised to S1-252510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90C42" w14:textId="33531964" w:rsidR="00E035D0" w:rsidRPr="00891D22" w:rsidRDefault="00E035D0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91D22">
              <w:rPr>
                <w:rFonts w:eastAsia="Arial Unicode MS" w:cs="Arial"/>
                <w:szCs w:val="18"/>
                <w:lang w:val="de-DE" w:eastAsia="ar-SA"/>
              </w:rPr>
              <w:t>Revision of S1-252151.</w:t>
            </w:r>
          </w:p>
        </w:tc>
      </w:tr>
      <w:tr w:rsidR="00891D22" w:rsidRPr="002B5B90" w14:paraId="5CECBBA9" w14:textId="77777777" w:rsidTr="00C952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145C05" w14:textId="11CD74C1" w:rsidR="00891D22" w:rsidRPr="00C952A1" w:rsidRDefault="00891D2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952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1B15B1" w14:textId="28179C8E" w:rsidR="00891D22" w:rsidRPr="00C952A1" w:rsidRDefault="00A63CC5" w:rsidP="006602D2">
            <w:pPr>
              <w:snapToGrid w:val="0"/>
              <w:spacing w:after="0" w:line="240" w:lineRule="auto"/>
            </w:pPr>
            <w:hyperlink r:id="rId126" w:history="1">
              <w:r w:rsidR="00891D22" w:rsidRPr="00C952A1">
                <w:rPr>
                  <w:rStyle w:val="Hyperlink"/>
                  <w:rFonts w:cs="Arial"/>
                  <w:color w:val="auto"/>
                </w:rPr>
                <w:t>S1-252510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1BF408" w14:textId="674320E4" w:rsidR="00891D22" w:rsidRPr="00C952A1" w:rsidRDefault="00891D2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52A1">
              <w:rPr>
                <w:rFonts w:eastAsia="Times New Roman" w:cs="Arial"/>
                <w:szCs w:val="18"/>
                <w:lang w:eastAsia="ar-SA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6D8A62" w14:textId="1551BEE5" w:rsidR="00891D22" w:rsidRPr="00C952A1" w:rsidRDefault="00891D2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52A1">
              <w:rPr>
                <w:rFonts w:eastAsia="Times New Roman" w:cs="Arial"/>
                <w:szCs w:val="18"/>
                <w:lang w:eastAsia="ar-SA"/>
              </w:rPr>
              <w:t>Update to Use Case on Immersive gaming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62A347" w14:textId="1F10C17A" w:rsidR="00891D22" w:rsidRPr="00C952A1" w:rsidRDefault="00C952A1" w:rsidP="006602D2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M</w:t>
            </w:r>
            <w:r>
              <w:rPr>
                <w:rFonts w:cs="Arial"/>
                <w:szCs w:val="18"/>
                <w:lang w:eastAsia="ja-JP"/>
              </w:rPr>
              <w:t>erged in S1-252489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B613AB" w14:textId="5FE8F7D1" w:rsidR="00891D22" w:rsidRPr="00C952A1" w:rsidRDefault="00891D2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952A1">
              <w:rPr>
                <w:rFonts w:eastAsia="Arial Unicode MS" w:cs="Arial"/>
                <w:i/>
                <w:szCs w:val="18"/>
                <w:lang w:val="de-DE" w:eastAsia="ar-SA"/>
              </w:rPr>
              <w:t>Revision of S1-252151.</w:t>
            </w:r>
          </w:p>
          <w:p w14:paraId="1C1E9953" w14:textId="1204D041" w:rsidR="00891D22" w:rsidRPr="00C952A1" w:rsidRDefault="00891D2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952A1">
              <w:rPr>
                <w:rFonts w:eastAsia="Arial Unicode MS" w:cs="Arial"/>
                <w:szCs w:val="18"/>
                <w:lang w:val="de-DE" w:eastAsia="ar-SA"/>
              </w:rPr>
              <w:lastRenderedPageBreak/>
              <w:t>Revision of S1-252488.</w:t>
            </w:r>
          </w:p>
        </w:tc>
      </w:tr>
      <w:tr w:rsidR="006602D2" w:rsidRPr="002B5B90" w14:paraId="6E1FCEA2" w14:textId="77777777" w:rsidTr="00C952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ECDAD" w14:textId="77777777" w:rsidR="006602D2" w:rsidRPr="003F202B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F202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C52982" w14:textId="126EB161" w:rsidR="006602D2" w:rsidRPr="003F202B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7" w:history="1">
              <w:r w:rsidR="00D776AC" w:rsidRPr="003F202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D63AE4" w14:textId="77777777" w:rsidR="006602D2" w:rsidRPr="003F202B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02B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9E0E6E" w14:textId="77777777" w:rsidR="006602D2" w:rsidRPr="003F202B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02B">
              <w:rPr>
                <w:rFonts w:eastAsia="Times New Roman" w:cs="Arial"/>
                <w:szCs w:val="18"/>
                <w:lang w:eastAsia="ar-SA"/>
              </w:rPr>
              <w:t>Update clause 9.1 “Use case on Immersive Gaming”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C3E05" w14:textId="4066D937" w:rsidR="006602D2" w:rsidRPr="003F202B" w:rsidRDefault="003F202B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F202B">
              <w:rPr>
                <w:rFonts w:eastAsia="Times New Roman" w:cs="Arial"/>
                <w:szCs w:val="18"/>
                <w:lang w:val="de-DE" w:eastAsia="ar-SA"/>
              </w:rPr>
              <w:t>Revised to S1-252489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04182A" w14:textId="77777777" w:rsidR="006602D2" w:rsidRPr="003F202B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F202B" w:rsidRPr="002B5B90" w14:paraId="66B70809" w14:textId="77777777" w:rsidTr="00C952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1ECCC" w14:textId="3F63DB18" w:rsidR="003F202B" w:rsidRPr="00C952A1" w:rsidRDefault="003F202B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952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B6258D" w14:textId="22075194" w:rsidR="003F202B" w:rsidRPr="00C952A1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8" w:history="1">
              <w:r w:rsidR="003F202B" w:rsidRPr="00C952A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CB6B16" w14:textId="4E063DB1" w:rsidR="003F202B" w:rsidRPr="00C952A1" w:rsidRDefault="003F202B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52A1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D8152B" w14:textId="607982EB" w:rsidR="003F202B" w:rsidRPr="00C952A1" w:rsidRDefault="003F202B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52A1">
              <w:rPr>
                <w:rFonts w:eastAsia="Times New Roman" w:cs="Arial"/>
                <w:szCs w:val="18"/>
                <w:lang w:eastAsia="ar-SA"/>
              </w:rPr>
              <w:t>Update clause 9.1 “Use case on Immersive Gaming”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B0D4DB" w14:textId="60DB2F46" w:rsidR="003F202B" w:rsidRPr="00C952A1" w:rsidRDefault="00C952A1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952A1">
              <w:rPr>
                <w:rFonts w:eastAsia="Times New Roman" w:cs="Arial"/>
                <w:szCs w:val="18"/>
                <w:lang w:val="de-DE" w:eastAsia="ar-SA"/>
              </w:rPr>
              <w:t>Revised to S1-252524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E2C548" w14:textId="16BC39E8" w:rsidR="003F202B" w:rsidRPr="00C952A1" w:rsidRDefault="003F202B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952A1">
              <w:rPr>
                <w:rFonts w:eastAsia="Arial Unicode MS" w:cs="Arial"/>
                <w:szCs w:val="18"/>
                <w:lang w:val="de-DE" w:eastAsia="ar-SA"/>
              </w:rPr>
              <w:t>Revision of S1-252327.</w:t>
            </w:r>
          </w:p>
        </w:tc>
      </w:tr>
      <w:tr w:rsidR="00C952A1" w:rsidRPr="002B5B90" w14:paraId="0D1672E3" w14:textId="77777777" w:rsidTr="00C952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AF6B2E" w14:textId="25F43590" w:rsidR="00C952A1" w:rsidRPr="00C952A1" w:rsidRDefault="00C952A1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952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AFB812" w14:textId="3D50B05F" w:rsidR="00C952A1" w:rsidRPr="00C952A1" w:rsidRDefault="00A63CC5" w:rsidP="006602D2">
            <w:pPr>
              <w:snapToGrid w:val="0"/>
              <w:spacing w:after="0" w:line="240" w:lineRule="auto"/>
            </w:pPr>
            <w:hyperlink r:id="rId129" w:history="1">
              <w:r w:rsidR="00C952A1" w:rsidRPr="00C952A1">
                <w:rPr>
                  <w:rStyle w:val="Hyperlink"/>
                  <w:rFonts w:cs="Arial"/>
                  <w:color w:val="auto"/>
                </w:rPr>
                <w:t>S1-252524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D358E2F" w14:textId="503F962E" w:rsidR="00C952A1" w:rsidRPr="00C952A1" w:rsidRDefault="00C952A1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52A1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9CA6D3" w14:textId="32714684" w:rsidR="00C952A1" w:rsidRPr="00C952A1" w:rsidRDefault="00C952A1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52A1">
              <w:rPr>
                <w:rFonts w:eastAsia="Times New Roman" w:cs="Arial"/>
                <w:szCs w:val="18"/>
                <w:lang w:eastAsia="ar-SA"/>
              </w:rPr>
              <w:t>Update clause 9.1 “Use case on Immersive Gaming”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B8A8F8" w14:textId="15DC0D74" w:rsidR="00C952A1" w:rsidRPr="00C952A1" w:rsidRDefault="00C952A1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952A1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9401B3" w14:textId="13C9D594" w:rsidR="00C952A1" w:rsidRPr="00C952A1" w:rsidRDefault="00C952A1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952A1">
              <w:rPr>
                <w:rFonts w:eastAsia="Arial Unicode MS" w:cs="Arial"/>
                <w:i/>
                <w:szCs w:val="18"/>
                <w:lang w:val="de-DE" w:eastAsia="ar-SA"/>
              </w:rPr>
              <w:t>Revision of S1-252327.</w:t>
            </w:r>
          </w:p>
          <w:p w14:paraId="7B8250EC" w14:textId="77777777" w:rsidR="00C952A1" w:rsidRPr="00C952A1" w:rsidRDefault="00C952A1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952A1">
              <w:rPr>
                <w:rFonts w:eastAsia="Arial Unicode MS" w:cs="Arial"/>
                <w:szCs w:val="18"/>
                <w:lang w:val="de-DE" w:eastAsia="ar-SA"/>
              </w:rPr>
              <w:t>Revision of S1-252489.</w:t>
            </w:r>
          </w:p>
          <w:p w14:paraId="061CD6F1" w14:textId="77777777" w:rsidR="00C952A1" w:rsidRPr="00C952A1" w:rsidRDefault="00C952A1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  <w:p w14:paraId="65371466" w14:textId="62CE0D2B" w:rsidR="00C952A1" w:rsidRPr="00C952A1" w:rsidRDefault="00C952A1" w:rsidP="006602D2">
            <w:pPr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C952A1">
              <w:rPr>
                <w:rFonts w:eastAsia="Arial Unicode MS" w:cs="Arial" w:hint="cs"/>
                <w:szCs w:val="18"/>
                <w:lang w:val="de-DE" w:eastAsia="ar-SA"/>
              </w:rPr>
              <w:t>R</w:t>
            </w:r>
            <w:r w:rsidRPr="00C952A1">
              <w:rPr>
                <w:rFonts w:eastAsia="Arial Unicode MS" w:cs="Arial"/>
                <w:szCs w:val="18"/>
                <w:lang w:val="de-DE" w:eastAsia="ar-SA"/>
              </w:rPr>
              <w:t xml:space="preserve">emove changes on changes, unneccesaly </w:t>
            </w:r>
            <w:r w:rsidRPr="00C952A1">
              <w:rPr>
                <w:rFonts w:cs="Arial" w:hint="eastAsia"/>
                <w:szCs w:val="18"/>
                <w:lang w:val="de-DE" w:eastAsia="ja-JP"/>
              </w:rPr>
              <w:t>[</w:t>
            </w:r>
            <w:r w:rsidRPr="00C952A1">
              <w:rPr>
                <w:rFonts w:cs="Arial"/>
                <w:szCs w:val="18"/>
                <w:lang w:val="de-DE" w:eastAsia="ja-JP"/>
              </w:rPr>
              <w:t>]</w:t>
            </w:r>
          </w:p>
        </w:tc>
      </w:tr>
      <w:tr w:rsidR="006602D2" w:rsidRPr="002B5B90" w14:paraId="5136B10B" w14:textId="77777777" w:rsidTr="000F74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9FE261" w14:textId="2F9F1965" w:rsidR="006602D2" w:rsidRPr="007604B2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B0A2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BC6E3E" w14:textId="434DE4D2" w:rsidR="006602D2" w:rsidRPr="004553CC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0" w:history="1">
              <w:r w:rsidR="00D776A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S1-252042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DE138B" w14:textId="134B2451" w:rsidR="006602D2" w:rsidRPr="004553CC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53CC">
              <w:rPr>
                <w:rFonts w:eastAsia="Times New Roman" w:cs="Arial"/>
                <w:szCs w:val="18"/>
                <w:lang w:eastAsia="ar-SA"/>
              </w:rPr>
              <w:t>ZTE Corporation, China Telecom,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A09F3B" w14:textId="3C46F6FC" w:rsidR="006602D2" w:rsidRPr="004553CC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53CC">
              <w:rPr>
                <w:rFonts w:eastAsia="Times New Roman" w:cs="Arial"/>
                <w:szCs w:val="18"/>
                <w:lang w:eastAsia="ar-SA"/>
              </w:rPr>
              <w:t>Pseudo-CR on update use case in clause 9.5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0944D8" w14:textId="48B486F1" w:rsidR="006602D2" w:rsidRPr="007604B2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604B2"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131" w:history="1">
              <w:r w:rsidR="00D776AC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S1-252169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A2E4F7" w14:textId="77777777" w:rsidR="006602D2" w:rsidRPr="007604B2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602D2" w:rsidRPr="002B5B90" w14:paraId="353A082D" w14:textId="77777777" w:rsidTr="00F948E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0E04AE" w14:textId="059E09AB" w:rsidR="006602D2" w:rsidRPr="000F7437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9" w:name="_Hlk198278441"/>
            <w:proofErr w:type="spellStart"/>
            <w:r w:rsidRPr="000F743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D65A16" w14:textId="71B2A525" w:rsidR="006602D2" w:rsidRPr="000F7437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2" w:history="1">
              <w:r w:rsidR="00D776A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S1-252169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4AAD6D" w14:textId="72299AE7" w:rsidR="006602D2" w:rsidRPr="000F7437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7437">
              <w:rPr>
                <w:rFonts w:eastAsia="Times New Roman" w:cs="Arial"/>
                <w:szCs w:val="18"/>
                <w:lang w:eastAsia="ar-SA"/>
              </w:rPr>
              <w:t>ZTE Corporation, China Telecom,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EBE141" w14:textId="412886AE" w:rsidR="006602D2" w:rsidRPr="000F7437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7437">
              <w:rPr>
                <w:rFonts w:eastAsia="Times New Roman" w:cs="Arial"/>
                <w:szCs w:val="18"/>
                <w:lang w:eastAsia="ar-SA"/>
              </w:rPr>
              <w:t>Pseudo-CR on update use case in clause 9.5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2D3D00" w14:textId="63C3E5C2" w:rsidR="006602D2" w:rsidRPr="000F7437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F7437"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133" w:history="1">
              <w:r w:rsidR="00D776AC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S1-252406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8A004A" w14:textId="2128C98E" w:rsidR="006602D2" w:rsidRPr="000F7437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F7437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134" w:history="1">
              <w:r w:rsidR="00D776AC">
                <w:rPr>
                  <w:rStyle w:val="Hyperlink"/>
                  <w:rFonts w:eastAsia="Arial Unicode MS" w:cs="Arial"/>
                  <w:szCs w:val="18"/>
                  <w:lang w:val="de-DE" w:eastAsia="ar-SA"/>
                </w:rPr>
                <w:t>S1-252042</w:t>
              </w:r>
            </w:hyperlink>
            <w:r w:rsidRPr="000F7437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6602D2" w:rsidRPr="002B5B90" w14:paraId="04A5CCCF" w14:textId="77777777" w:rsidTr="003B03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C8A71" w14:textId="5A27ED8B" w:rsidR="006602D2" w:rsidRPr="00F948E3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48E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9807F6" w14:textId="1F368A93" w:rsidR="006602D2" w:rsidRPr="00F948E3" w:rsidRDefault="00A63CC5" w:rsidP="006602D2">
            <w:pPr>
              <w:snapToGrid w:val="0"/>
              <w:spacing w:after="0" w:line="240" w:lineRule="auto"/>
            </w:pPr>
            <w:hyperlink r:id="rId135" w:history="1">
              <w:r w:rsidR="00D776AC" w:rsidRPr="00F948E3">
                <w:rPr>
                  <w:rStyle w:val="Hyperlink"/>
                  <w:rFonts w:cs="Arial"/>
                  <w:color w:val="auto"/>
                </w:rPr>
                <w:t>S1-252406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64C65" w14:textId="3647A35F" w:rsidR="006602D2" w:rsidRPr="00F948E3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48E3">
              <w:rPr>
                <w:rFonts w:eastAsia="Times New Roman" w:cs="Arial"/>
                <w:szCs w:val="18"/>
                <w:lang w:eastAsia="ar-SA"/>
              </w:rPr>
              <w:t>ZTE Corporation, China Telecom,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5DAB56" w14:textId="75533179" w:rsidR="006602D2" w:rsidRPr="00F948E3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48E3">
              <w:rPr>
                <w:rFonts w:eastAsia="Times New Roman" w:cs="Arial"/>
                <w:szCs w:val="18"/>
                <w:lang w:eastAsia="ar-SA"/>
              </w:rPr>
              <w:t>Pseudo-CR on update use case in clause 9.5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2EAC5" w14:textId="700C69C2" w:rsidR="006602D2" w:rsidRPr="00F948E3" w:rsidRDefault="00F948E3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948E3">
              <w:rPr>
                <w:rFonts w:eastAsia="Times New Roman" w:cs="Arial"/>
                <w:szCs w:val="18"/>
                <w:lang w:val="de-DE" w:eastAsia="ar-SA"/>
              </w:rPr>
              <w:t>Revised to S1-252490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C6E811" w14:textId="5CDB27C8" w:rsidR="006602D2" w:rsidRPr="00F948E3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948E3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36" w:history="1">
              <w:r w:rsidR="00D776AC" w:rsidRPr="00F948E3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S1-252042</w:t>
              </w:r>
            </w:hyperlink>
            <w:r w:rsidRPr="00F948E3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4E754A07" w14:textId="2F94219E" w:rsidR="006602D2" w:rsidRPr="00F948E3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948E3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137" w:history="1">
              <w:r w:rsidR="00D776AC" w:rsidRPr="00F948E3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S1-252169</w:t>
              </w:r>
            </w:hyperlink>
            <w:r w:rsidRPr="00F948E3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F948E3" w:rsidRPr="002B5B90" w14:paraId="01B0CB91" w14:textId="77777777" w:rsidTr="008919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4E9ADE" w14:textId="7A46442E" w:rsidR="00F948E3" w:rsidRPr="003B03EC" w:rsidRDefault="00F948E3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B03E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97EC60" w14:textId="31D0EB67" w:rsidR="00F948E3" w:rsidRPr="003B03EC" w:rsidRDefault="00A63CC5" w:rsidP="006602D2">
            <w:pPr>
              <w:snapToGrid w:val="0"/>
              <w:spacing w:after="0" w:line="240" w:lineRule="auto"/>
              <w:rPr>
                <w:rFonts w:cs="Arial"/>
              </w:rPr>
            </w:pPr>
            <w:hyperlink r:id="rId138" w:history="1">
              <w:r w:rsidR="00F948E3" w:rsidRPr="003B03EC">
                <w:rPr>
                  <w:rStyle w:val="Hyperlink"/>
                  <w:rFonts w:cs="Arial"/>
                  <w:color w:val="auto"/>
                </w:rPr>
                <w:t>S1-252490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53DB6C" w14:textId="64152621" w:rsidR="00F948E3" w:rsidRPr="003B03EC" w:rsidRDefault="00F948E3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03EC">
              <w:rPr>
                <w:rFonts w:eastAsia="Times New Roman" w:cs="Arial"/>
                <w:szCs w:val="18"/>
                <w:lang w:eastAsia="ar-SA"/>
              </w:rPr>
              <w:t>ZTE Corporation, China Telecom,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1568B7" w14:textId="1A64B64D" w:rsidR="00F948E3" w:rsidRPr="003B03EC" w:rsidRDefault="00F948E3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03EC">
              <w:rPr>
                <w:rFonts w:eastAsia="Times New Roman" w:cs="Arial"/>
                <w:szCs w:val="18"/>
                <w:lang w:eastAsia="ar-SA"/>
              </w:rPr>
              <w:t>Pseudo-CR on update use case in clause 9.5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F344F" w14:textId="720FEF26" w:rsidR="00F948E3" w:rsidRPr="003B03EC" w:rsidRDefault="003B03EC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B03EC">
              <w:rPr>
                <w:rFonts w:eastAsia="Times New Roman" w:cs="Arial"/>
                <w:szCs w:val="18"/>
                <w:lang w:val="de-DE" w:eastAsia="ar-SA"/>
              </w:rPr>
              <w:t>Revised to S1-252519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1A1FC3" w14:textId="52C0ED48" w:rsidR="00F948E3" w:rsidRPr="003B03EC" w:rsidRDefault="00F948E3" w:rsidP="00F948E3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3B03EC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39" w:history="1">
              <w:r w:rsidRPr="003B03EC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S1-252042</w:t>
              </w:r>
            </w:hyperlink>
            <w:r w:rsidRPr="003B03EC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02703D08" w14:textId="62BCDA89" w:rsidR="00F948E3" w:rsidRPr="003B03EC" w:rsidRDefault="00F948E3" w:rsidP="00F948E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B03EC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40" w:history="1">
              <w:r w:rsidRPr="003B03EC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S1-252169</w:t>
              </w:r>
            </w:hyperlink>
            <w:r w:rsidRPr="003B03EC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2866900B" w14:textId="74B297A3" w:rsidR="00F948E3" w:rsidRPr="003B03EC" w:rsidRDefault="00F948E3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B03EC">
              <w:rPr>
                <w:rFonts w:eastAsia="Arial Unicode MS" w:cs="Arial"/>
                <w:szCs w:val="18"/>
                <w:lang w:val="de-DE" w:eastAsia="ar-SA"/>
              </w:rPr>
              <w:t>Revision of S1-252406.</w:t>
            </w:r>
          </w:p>
        </w:tc>
      </w:tr>
      <w:tr w:rsidR="003B03EC" w:rsidRPr="002B5B90" w14:paraId="36B5E42F" w14:textId="77777777" w:rsidTr="003E4B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0E6A8A" w14:textId="05AA4164" w:rsidR="003B03EC" w:rsidRPr="00891910" w:rsidRDefault="003B03EC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9191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19FF09" w14:textId="3509EED4" w:rsidR="003B03EC" w:rsidRPr="00891910" w:rsidRDefault="00A63CC5" w:rsidP="006602D2">
            <w:pPr>
              <w:snapToGrid w:val="0"/>
              <w:spacing w:after="0" w:line="240" w:lineRule="auto"/>
            </w:pPr>
            <w:hyperlink r:id="rId141" w:history="1">
              <w:r w:rsidR="003B03EC" w:rsidRPr="00891910">
                <w:rPr>
                  <w:rStyle w:val="Hyperlink"/>
                  <w:rFonts w:cs="Arial"/>
                  <w:color w:val="auto"/>
                </w:rPr>
                <w:t>S1-252519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59BA03" w14:textId="3FB6370F" w:rsidR="003B03EC" w:rsidRPr="00891910" w:rsidRDefault="003B03EC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1910">
              <w:rPr>
                <w:rFonts w:eastAsia="Times New Roman" w:cs="Arial"/>
                <w:szCs w:val="18"/>
                <w:lang w:eastAsia="ar-SA"/>
              </w:rPr>
              <w:t>ZTE Corporation, China Telecom,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41D258" w14:textId="4C6B13B0" w:rsidR="003B03EC" w:rsidRPr="00891910" w:rsidRDefault="003B03EC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91910">
              <w:rPr>
                <w:rFonts w:eastAsia="Times New Roman" w:cs="Arial"/>
                <w:szCs w:val="18"/>
                <w:lang w:eastAsia="ar-SA"/>
              </w:rPr>
              <w:t>Pseudo-CR on update use case in clause 9.5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2F37DC" w14:textId="7E8A023F" w:rsidR="003B03EC" w:rsidRPr="00891910" w:rsidRDefault="0089191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91910">
              <w:rPr>
                <w:rFonts w:eastAsia="Times New Roman" w:cs="Arial"/>
                <w:szCs w:val="18"/>
                <w:lang w:val="de-DE" w:eastAsia="ar-SA"/>
              </w:rPr>
              <w:t>Revised to S1-252525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0A3D69" w14:textId="77777777" w:rsidR="003B03EC" w:rsidRPr="00891910" w:rsidRDefault="003B03EC" w:rsidP="003B03EC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891910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42" w:history="1">
              <w:r w:rsidRPr="00891910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S1-252042</w:t>
              </w:r>
            </w:hyperlink>
            <w:r w:rsidRPr="00891910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04E2B5FF" w14:textId="77777777" w:rsidR="003B03EC" w:rsidRPr="00891910" w:rsidRDefault="003B03EC" w:rsidP="003B03EC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891910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43" w:history="1">
              <w:r w:rsidRPr="00891910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S1-252169</w:t>
              </w:r>
            </w:hyperlink>
            <w:r w:rsidRPr="00891910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361D32A5" w14:textId="086CAABE" w:rsidR="003B03EC" w:rsidRPr="00891910" w:rsidRDefault="003B03EC" w:rsidP="003B03E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91910">
              <w:rPr>
                <w:rFonts w:eastAsia="Arial Unicode MS" w:cs="Arial"/>
                <w:i/>
                <w:szCs w:val="18"/>
                <w:lang w:val="de-DE" w:eastAsia="ar-SA"/>
              </w:rPr>
              <w:t>Revision of S1-252406.</w:t>
            </w:r>
          </w:p>
          <w:p w14:paraId="577ECE1C" w14:textId="6F9B5BC9" w:rsidR="003B03EC" w:rsidRPr="00891910" w:rsidRDefault="003B03EC" w:rsidP="00F948E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91910">
              <w:rPr>
                <w:rFonts w:eastAsia="Arial Unicode MS" w:cs="Arial"/>
                <w:szCs w:val="18"/>
                <w:lang w:val="de-DE" w:eastAsia="ar-SA"/>
              </w:rPr>
              <w:t>Revision of S1-252490.</w:t>
            </w:r>
          </w:p>
        </w:tc>
      </w:tr>
      <w:tr w:rsidR="00891910" w:rsidRPr="002B5B90" w14:paraId="580A8300" w14:textId="77777777" w:rsidTr="003E4B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888C" w14:textId="1F095A85" w:rsidR="00891910" w:rsidRPr="003E4B18" w:rsidRDefault="0089191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E4B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14949" w14:textId="48728EAE" w:rsidR="00891910" w:rsidRPr="003E4B18" w:rsidRDefault="00A63CC5" w:rsidP="006602D2">
            <w:pPr>
              <w:snapToGrid w:val="0"/>
              <w:spacing w:after="0" w:line="240" w:lineRule="auto"/>
              <w:rPr>
                <w:rFonts w:cs="Arial"/>
              </w:rPr>
            </w:pPr>
            <w:hyperlink r:id="rId144" w:history="1">
              <w:r w:rsidR="00891910" w:rsidRPr="003E4B18">
                <w:rPr>
                  <w:rStyle w:val="Hyperlink"/>
                  <w:rFonts w:cs="Arial"/>
                  <w:color w:val="auto"/>
                </w:rPr>
                <w:t>S1-252525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5AFA" w14:textId="79449FE9" w:rsidR="00891910" w:rsidRPr="003E4B18" w:rsidRDefault="0089191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4B18">
              <w:rPr>
                <w:rFonts w:eastAsia="Times New Roman" w:cs="Arial"/>
                <w:szCs w:val="18"/>
                <w:lang w:eastAsia="ar-SA"/>
              </w:rPr>
              <w:t>ZTE Corporation, China Telecom,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DA0D" w14:textId="58B79AD0" w:rsidR="00891910" w:rsidRPr="003E4B18" w:rsidRDefault="0089191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4B18">
              <w:rPr>
                <w:rFonts w:eastAsia="Times New Roman" w:cs="Arial"/>
                <w:szCs w:val="18"/>
                <w:lang w:eastAsia="ar-SA"/>
              </w:rPr>
              <w:t>Pseudo-CR on update use case in clause 9.5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CE529" w14:textId="5B6EBE45" w:rsidR="00891910" w:rsidRPr="003E4B18" w:rsidRDefault="0089191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C6E4" w14:textId="77777777" w:rsidR="00891910" w:rsidRPr="003E4B18" w:rsidRDefault="00891910" w:rsidP="00891910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3E4B18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45" w:history="1">
              <w:r w:rsidRPr="003E4B18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S1-252042</w:t>
              </w:r>
            </w:hyperlink>
            <w:r w:rsidRPr="003E4B18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2779D838" w14:textId="77777777" w:rsidR="00891910" w:rsidRPr="003E4B18" w:rsidRDefault="00891910" w:rsidP="00891910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3E4B18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46" w:history="1">
              <w:r w:rsidRPr="003E4B18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S1-252169</w:t>
              </w:r>
            </w:hyperlink>
            <w:r w:rsidRPr="003E4B18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0868A973" w14:textId="77777777" w:rsidR="00891910" w:rsidRPr="003E4B18" w:rsidRDefault="00891910" w:rsidP="00891910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3E4B18">
              <w:rPr>
                <w:rFonts w:eastAsia="Arial Unicode MS" w:cs="Arial"/>
                <w:i/>
                <w:szCs w:val="18"/>
                <w:lang w:val="de-DE" w:eastAsia="ar-SA"/>
              </w:rPr>
              <w:t>Revision of S1-252406.</w:t>
            </w:r>
          </w:p>
          <w:p w14:paraId="3C0589C7" w14:textId="323950BC" w:rsidR="00891910" w:rsidRPr="003E4B18" w:rsidRDefault="00891910" w:rsidP="0089191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E4B18">
              <w:rPr>
                <w:rFonts w:eastAsia="Arial Unicode MS" w:cs="Arial"/>
                <w:i/>
                <w:szCs w:val="18"/>
                <w:lang w:val="de-DE" w:eastAsia="ar-SA"/>
              </w:rPr>
              <w:t>Revision of S1-252490.</w:t>
            </w:r>
          </w:p>
          <w:p w14:paraId="7DAEEF56" w14:textId="77777777" w:rsidR="00891910" w:rsidRPr="003E4B18" w:rsidRDefault="00891910" w:rsidP="003B03E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E4B18">
              <w:rPr>
                <w:rFonts w:eastAsia="Arial Unicode MS" w:cs="Arial"/>
                <w:szCs w:val="18"/>
                <w:lang w:val="de-DE" w:eastAsia="ar-SA"/>
              </w:rPr>
              <w:t>Revision of S1-252519.</w:t>
            </w:r>
          </w:p>
          <w:p w14:paraId="70B94885" w14:textId="77777777" w:rsidR="00891910" w:rsidRPr="003E4B18" w:rsidRDefault="00891910" w:rsidP="003B03E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  <w:p w14:paraId="1D1FD292" w14:textId="77777777" w:rsidR="00891910" w:rsidRPr="003E4B18" w:rsidRDefault="00891910" w:rsidP="003B03E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E4B18">
              <w:rPr>
                <w:rFonts w:eastAsia="Arial Unicode MS" w:cs="Arial" w:hint="cs"/>
                <w:szCs w:val="18"/>
                <w:lang w:val="de-DE" w:eastAsia="ar-SA"/>
              </w:rPr>
              <w:t>C</w:t>
            </w:r>
            <w:r w:rsidRPr="003E4B18">
              <w:rPr>
                <w:rFonts w:eastAsia="Arial Unicode MS" w:cs="Arial"/>
                <w:szCs w:val="18"/>
                <w:lang w:val="de-DE" w:eastAsia="ar-SA"/>
              </w:rPr>
              <w:t>hange the title of the figure, add EN after PR2, PR2 rewording</w:t>
            </w:r>
            <w:r w:rsidR="003E4B18" w:rsidRPr="003E4B18">
              <w:rPr>
                <w:rFonts w:eastAsia="Arial Unicode MS" w:cs="Arial"/>
                <w:szCs w:val="18"/>
                <w:lang w:val="de-DE" w:eastAsia="ar-SA"/>
              </w:rPr>
              <w:t xml:space="preserve"> </w:t>
            </w:r>
          </w:p>
          <w:p w14:paraId="7D2037D3" w14:textId="073E818B" w:rsidR="003E4B18" w:rsidRPr="003E4B18" w:rsidRDefault="003E4B18" w:rsidP="003B03E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E4B18">
              <w:rPr>
                <w:rFonts w:eastAsia="Arial Unicode MS" w:cs="Arial" w:hint="cs"/>
                <w:szCs w:val="18"/>
                <w:lang w:val="de-DE" w:eastAsia="ar-SA"/>
              </w:rPr>
              <w:t>A</w:t>
            </w:r>
            <w:r w:rsidRPr="003E4B18">
              <w:rPr>
                <w:rFonts w:eastAsia="Arial Unicode MS" w:cs="Arial"/>
                <w:szCs w:val="18"/>
                <w:lang w:val="de-DE" w:eastAsia="ar-SA"/>
              </w:rPr>
              <w:t>dd 2491 changes w</w:t>
            </w:r>
            <w:r w:rsidRPr="003E4B18">
              <w:rPr>
                <w:rFonts w:eastAsia="Arial Unicode MS" w:cs="Arial"/>
                <w:szCs w:val="18"/>
                <w:lang w:eastAsia="ar-SA"/>
              </w:rPr>
              <w:t xml:space="preserve">/o </w:t>
            </w:r>
            <w:r>
              <w:rPr>
                <w:rFonts w:eastAsia="Arial Unicode MS" w:cs="Arial"/>
                <w:szCs w:val="18"/>
                <w:lang w:eastAsia="ar-SA"/>
              </w:rPr>
              <w:t>PR</w:t>
            </w:r>
          </w:p>
        </w:tc>
      </w:tr>
      <w:tr w:rsidR="006602D2" w:rsidRPr="002B5B90" w14:paraId="27D12B0A" w14:textId="77777777" w:rsidTr="003E4B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32A412" w14:textId="77777777" w:rsidR="006602D2" w:rsidRPr="00F948E3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48E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CD19C9" w14:textId="47CD9AEA" w:rsidR="006602D2" w:rsidRPr="00F948E3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7" w:history="1">
              <w:r w:rsidR="00D776AC" w:rsidRPr="00F948E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63064B" w14:textId="77777777" w:rsidR="006602D2" w:rsidRPr="00F948E3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48E3">
              <w:rPr>
                <w:rFonts w:eastAsia="Times New Roman" w:cs="Arial"/>
                <w:szCs w:val="18"/>
                <w:lang w:eastAsia="ar-SA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52FA7" w14:textId="77777777" w:rsidR="006602D2" w:rsidRPr="00F948E3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48E3">
              <w:rPr>
                <w:rFonts w:eastAsia="Times New Roman" w:cs="Arial"/>
                <w:szCs w:val="18"/>
                <w:lang w:eastAsia="ar-SA"/>
              </w:rPr>
              <w:t>Update on 9.5 collaborative service in multi-site involved immersive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3213A7" w14:textId="02946B8D" w:rsidR="006602D2" w:rsidRPr="00F948E3" w:rsidRDefault="00F948E3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948E3">
              <w:rPr>
                <w:rFonts w:eastAsia="Times New Roman" w:cs="Arial"/>
                <w:szCs w:val="18"/>
                <w:lang w:val="de-DE" w:eastAsia="ar-SA"/>
              </w:rPr>
              <w:t>Revised to S1-252491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8BC6C" w14:textId="77777777" w:rsidR="006602D2" w:rsidRPr="00F948E3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948E3" w:rsidRPr="002B5B90" w14:paraId="000DF6AD" w14:textId="77777777" w:rsidTr="003E4B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A37867" w14:textId="711FBDDD" w:rsidR="00F948E3" w:rsidRPr="003E4B18" w:rsidRDefault="00F948E3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E4B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4EE633" w14:textId="052CB8A1" w:rsidR="00F948E3" w:rsidRPr="003E4B18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8" w:history="1">
              <w:r w:rsidR="00F948E3" w:rsidRPr="003E4B1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E22A1D" w14:textId="1894FAE5" w:rsidR="00F948E3" w:rsidRPr="003E4B18" w:rsidRDefault="00F948E3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4B18">
              <w:rPr>
                <w:rFonts w:eastAsia="Times New Roman" w:cs="Arial"/>
                <w:szCs w:val="18"/>
                <w:lang w:eastAsia="ar-SA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76707A" w14:textId="2669EDBF" w:rsidR="00F948E3" w:rsidRPr="003E4B18" w:rsidRDefault="00F948E3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4B18">
              <w:rPr>
                <w:rFonts w:eastAsia="Times New Roman" w:cs="Arial"/>
                <w:szCs w:val="18"/>
                <w:lang w:eastAsia="ar-SA"/>
              </w:rPr>
              <w:t>Update on 9.5 collaborative service in multi-site involved immersive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5DF45" w14:textId="42863EEC" w:rsidR="00F948E3" w:rsidRPr="003E4B18" w:rsidRDefault="003E4B18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E4B18">
              <w:rPr>
                <w:rFonts w:eastAsia="Times New Roman" w:cs="Arial"/>
                <w:szCs w:val="18"/>
                <w:lang w:val="de-DE" w:eastAsia="ar-SA"/>
              </w:rPr>
              <w:t>Revised to S1-252526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134A15" w14:textId="32BD05D1" w:rsidR="00F948E3" w:rsidRPr="003E4B18" w:rsidRDefault="00F948E3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E4B18">
              <w:rPr>
                <w:rFonts w:eastAsia="Arial Unicode MS" w:cs="Arial"/>
                <w:szCs w:val="18"/>
                <w:lang w:val="de-DE" w:eastAsia="ar-SA"/>
              </w:rPr>
              <w:t>Revision of S1-252189.</w:t>
            </w:r>
          </w:p>
        </w:tc>
      </w:tr>
      <w:tr w:rsidR="003E4B18" w:rsidRPr="002B5B90" w14:paraId="24B7BB9A" w14:textId="77777777" w:rsidTr="003E4B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E60FF" w14:textId="0C6E61A7" w:rsidR="003E4B18" w:rsidRPr="003E4B18" w:rsidRDefault="003E4B18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E4B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BC778" w14:textId="3D3CFC8E" w:rsidR="003E4B18" w:rsidRPr="003E4B18" w:rsidRDefault="00A63CC5" w:rsidP="006602D2">
            <w:pPr>
              <w:snapToGrid w:val="0"/>
              <w:spacing w:after="0" w:line="240" w:lineRule="auto"/>
            </w:pPr>
            <w:hyperlink r:id="rId149" w:history="1">
              <w:r w:rsidR="003E4B18" w:rsidRPr="003E4B18">
                <w:rPr>
                  <w:rStyle w:val="Hyperlink"/>
                  <w:rFonts w:cs="Arial"/>
                  <w:color w:val="auto"/>
                </w:rPr>
                <w:t>S1-252526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038C5" w14:textId="499489C1" w:rsidR="003E4B18" w:rsidRPr="003E4B18" w:rsidRDefault="003E4B18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4B18">
              <w:rPr>
                <w:rFonts w:eastAsia="Times New Roman" w:cs="Arial"/>
                <w:szCs w:val="18"/>
                <w:lang w:eastAsia="ar-SA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9205" w14:textId="627584BB" w:rsidR="003E4B18" w:rsidRPr="003E4B18" w:rsidRDefault="003E4B18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4B18">
              <w:rPr>
                <w:rFonts w:eastAsia="Times New Roman" w:cs="Arial"/>
                <w:szCs w:val="18"/>
                <w:lang w:eastAsia="ar-SA"/>
              </w:rPr>
              <w:t>Update on 9.5 collaborative service in multi-site involved immersive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482FC" w14:textId="77777777" w:rsidR="003E4B18" w:rsidRPr="003E4B18" w:rsidRDefault="003E4B18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28AB" w14:textId="08D1E8E0" w:rsidR="003E4B18" w:rsidRPr="003E4B18" w:rsidRDefault="003E4B18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E4B18">
              <w:rPr>
                <w:rFonts w:eastAsia="Arial Unicode MS" w:cs="Arial"/>
                <w:i/>
                <w:szCs w:val="18"/>
                <w:lang w:val="de-DE" w:eastAsia="ar-SA"/>
              </w:rPr>
              <w:t>Revision of S1-252189.</w:t>
            </w:r>
          </w:p>
          <w:p w14:paraId="38B50958" w14:textId="77777777" w:rsidR="003E4B18" w:rsidRDefault="003E4B18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E4B18">
              <w:rPr>
                <w:rFonts w:eastAsia="Arial Unicode MS" w:cs="Arial"/>
                <w:szCs w:val="18"/>
                <w:lang w:val="de-DE" w:eastAsia="ar-SA"/>
              </w:rPr>
              <w:t>Revision of S1-252491.</w:t>
            </w:r>
          </w:p>
          <w:p w14:paraId="3402A0EB" w14:textId="77777777" w:rsidR="003E4B18" w:rsidRDefault="003E4B18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  <w:p w14:paraId="0421EE18" w14:textId="5911B508" w:rsidR="003E4B18" w:rsidRPr="003E4B18" w:rsidRDefault="003E4B18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 w:hint="cs"/>
                <w:szCs w:val="18"/>
                <w:lang w:val="de-DE" w:eastAsia="ar-SA"/>
              </w:rPr>
              <w:t>L</w:t>
            </w:r>
            <w:r>
              <w:rPr>
                <w:rFonts w:eastAsia="Arial Unicode MS" w:cs="Arial"/>
                <w:szCs w:val="18"/>
                <w:lang w:val="de-DE" w:eastAsia="ar-SA"/>
              </w:rPr>
              <w:t>eave PR change in this document. Other changes will be merged into 2525</w:t>
            </w:r>
          </w:p>
        </w:tc>
      </w:tr>
      <w:tr w:rsidR="006602D2" w:rsidRPr="002B5B90" w14:paraId="0861808C" w14:textId="77777777" w:rsidTr="007B3F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202A1" w14:textId="77777777" w:rsidR="006602D2" w:rsidRPr="007B3FA0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B3F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BB7A0" w14:textId="74C6298D" w:rsidR="006602D2" w:rsidRPr="007B3FA0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0" w:history="1">
              <w:r w:rsidR="00D776AC" w:rsidRPr="007B3FA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60467E" w14:textId="77777777" w:rsidR="006602D2" w:rsidRPr="007B3FA0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3FA0">
              <w:rPr>
                <w:rFonts w:eastAsia="Times New Roman" w:cs="Arial"/>
                <w:szCs w:val="18"/>
                <w:lang w:eastAsia="ar-SA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D5A04" w14:textId="77777777" w:rsidR="006602D2" w:rsidRPr="007B3FA0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3FA0">
              <w:rPr>
                <w:rFonts w:eastAsia="Times New Roman" w:cs="Arial"/>
                <w:szCs w:val="18"/>
                <w:lang w:eastAsia="ar-SA"/>
              </w:rPr>
              <w:t>Update on 9.7 Holographic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F32A3C" w14:textId="10807418" w:rsidR="006602D2" w:rsidRPr="007B3FA0" w:rsidRDefault="007B3FA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B3FA0">
              <w:rPr>
                <w:rFonts w:eastAsia="Times New Roman" w:cs="Arial"/>
                <w:szCs w:val="18"/>
                <w:lang w:val="de-DE" w:eastAsia="ar-SA"/>
              </w:rPr>
              <w:t>Revised to S1-252492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A83763" w14:textId="77777777" w:rsidR="006602D2" w:rsidRPr="007B3FA0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B3FA0" w:rsidRPr="002B5B90" w14:paraId="39DB6FF7" w14:textId="77777777" w:rsidTr="00BD05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39A0A" w14:textId="3BB25937" w:rsidR="007B3FA0" w:rsidRPr="007B3FA0" w:rsidRDefault="007B3FA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B3FA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94D1E" w14:textId="006BB3E4" w:rsidR="007B3FA0" w:rsidRPr="007B3FA0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1" w:history="1">
              <w:r w:rsidR="007B3FA0" w:rsidRPr="007B3FA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06FC9" w14:textId="23C691A4" w:rsidR="007B3FA0" w:rsidRPr="007B3FA0" w:rsidRDefault="007B3FA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3FA0">
              <w:rPr>
                <w:rFonts w:eastAsia="Times New Roman" w:cs="Arial"/>
                <w:szCs w:val="18"/>
                <w:lang w:eastAsia="ar-SA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D3D79" w14:textId="13CE1314" w:rsidR="007B3FA0" w:rsidRPr="007B3FA0" w:rsidRDefault="007B3FA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B3FA0">
              <w:rPr>
                <w:rFonts w:eastAsia="Times New Roman" w:cs="Arial"/>
                <w:szCs w:val="18"/>
                <w:lang w:eastAsia="ar-SA"/>
              </w:rPr>
              <w:t>Update on 9.7 Holographic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216C" w14:textId="77777777" w:rsidR="007B3FA0" w:rsidRPr="007B3FA0" w:rsidRDefault="007B3FA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B1D9A" w14:textId="32633A76" w:rsidR="007B3FA0" w:rsidRPr="007B3FA0" w:rsidRDefault="007B3FA0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B3FA0">
              <w:rPr>
                <w:rFonts w:eastAsia="Arial Unicode MS" w:cs="Arial"/>
                <w:szCs w:val="18"/>
                <w:lang w:val="de-DE" w:eastAsia="ar-SA"/>
              </w:rPr>
              <w:t>Revision of S1-252188.</w:t>
            </w:r>
          </w:p>
        </w:tc>
      </w:tr>
      <w:tr w:rsidR="006602D2" w:rsidRPr="002B5B90" w14:paraId="0A4DAC8B" w14:textId="77777777" w:rsidTr="00BD05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3C1E0E" w14:textId="77777777" w:rsidR="006602D2" w:rsidRPr="00BD0578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D0578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59C0CC" w14:textId="3D5196DA" w:rsidR="006602D2" w:rsidRPr="00BD0578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2" w:history="1">
              <w:r w:rsidR="00D776AC" w:rsidRPr="00BD057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46376A" w14:textId="77777777" w:rsidR="006602D2" w:rsidRPr="00BD0578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0578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C8A72A" w14:textId="77777777" w:rsidR="006602D2" w:rsidRPr="00BD0578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0578">
              <w:rPr>
                <w:rFonts w:eastAsia="Times New Roman" w:cs="Arial"/>
                <w:szCs w:val="18"/>
                <w:lang w:eastAsia="ar-SA"/>
              </w:rPr>
              <w:t>Remove EN in Mixed Reality gaming 9.8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C1BEF1" w14:textId="0AA7B56A" w:rsidR="006602D2" w:rsidRPr="00BD0578" w:rsidRDefault="00BD0578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D0578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C6DE60" w14:textId="77777777" w:rsidR="006602D2" w:rsidRPr="00BD0578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bookmarkEnd w:id="9"/>
      <w:tr w:rsidR="006602D2" w:rsidRPr="00BC04B8" w14:paraId="1291D7DD" w14:textId="77777777" w:rsidTr="006602D2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7A93CE4" w14:textId="77777777" w:rsidR="006602D2" w:rsidRPr="00BC04B8" w:rsidRDefault="006602D2" w:rsidP="006602D2">
            <w:pPr>
              <w:pStyle w:val="Heading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New Use Cases</w:t>
            </w:r>
          </w:p>
        </w:tc>
      </w:tr>
      <w:tr w:rsidR="006602D2" w:rsidRPr="002B5B90" w14:paraId="5751BAC1" w14:textId="77777777" w:rsidTr="00E035D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9CDA73" w14:textId="77777777" w:rsidR="006602D2" w:rsidRPr="006373EE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73E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756344" w14:textId="4907E643" w:rsidR="006602D2" w:rsidRPr="006373EE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3" w:history="1">
              <w:r w:rsidR="00D776A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S1-252194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6DFA5A" w14:textId="77777777" w:rsidR="006602D2" w:rsidRPr="006373EE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73EE">
              <w:rPr>
                <w:rFonts w:eastAsia="Times New Roman" w:cs="Arial"/>
                <w:szCs w:val="18"/>
                <w:lang w:eastAsia="ar-SA"/>
              </w:rPr>
              <w:t>China Unicom, China mobile, Huawei, ZTE, vivo, CATT,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2A0F95" w14:textId="77777777" w:rsidR="006602D2" w:rsidRPr="006373EE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73EE">
              <w:rPr>
                <w:rFonts w:eastAsia="Times New Roman" w:cs="Arial"/>
                <w:szCs w:val="18"/>
                <w:lang w:eastAsia="ar-SA"/>
              </w:rPr>
              <w:t>Updated Smart life for aging population with immersive real-time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4AC82" w14:textId="6B522EE7" w:rsidR="006602D2" w:rsidRPr="006373EE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373EE"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154" w:history="1">
              <w:r w:rsidR="00D776AC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S1-252374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7AC7D9" w14:textId="77777777" w:rsidR="006602D2" w:rsidRPr="006373EE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602D2" w:rsidRPr="002B5B90" w14:paraId="79960659" w14:textId="77777777" w:rsidTr="00E035D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765FAB" w14:textId="77777777" w:rsidR="006602D2" w:rsidRPr="00E035D0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035D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410FFE" w14:textId="22DEC918" w:rsidR="006602D2" w:rsidRPr="00E035D0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5" w:history="1">
              <w:r w:rsidR="00D776AC" w:rsidRPr="00E035D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0F5A44" w14:textId="77777777" w:rsidR="006602D2" w:rsidRPr="00E035D0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35D0">
              <w:rPr>
                <w:rFonts w:eastAsia="Times New Roman" w:cs="Arial"/>
                <w:szCs w:val="18"/>
                <w:lang w:eastAsia="ar-SA"/>
              </w:rPr>
              <w:t>China Unicom, China mobile, Huawei, ZTE, vivo, CATT,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06B81F" w14:textId="77777777" w:rsidR="006602D2" w:rsidRPr="00E035D0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35D0">
              <w:rPr>
                <w:rFonts w:eastAsia="Times New Roman" w:cs="Arial"/>
                <w:szCs w:val="18"/>
                <w:lang w:eastAsia="ar-SA"/>
              </w:rPr>
              <w:t>Updated Smart life for aging population with immersive real-time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D259CD" w14:textId="360462EC" w:rsidR="006602D2" w:rsidRPr="00E035D0" w:rsidRDefault="00E035D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035D0">
              <w:rPr>
                <w:rFonts w:eastAsia="Times New Roman" w:cs="Arial"/>
                <w:szCs w:val="18"/>
                <w:lang w:val="de-DE" w:eastAsia="ar-SA"/>
              </w:rPr>
              <w:t>Revised to S1-252487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CBCD76" w14:textId="1CE2A9A2" w:rsidR="006602D2" w:rsidRPr="00E035D0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035D0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156" w:history="1">
              <w:r w:rsidR="00D776AC" w:rsidRPr="00E035D0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S1-252194</w:t>
              </w:r>
            </w:hyperlink>
            <w:r w:rsidRPr="00E035D0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E035D0" w:rsidRPr="002B5B90" w14:paraId="48E477CD" w14:textId="77777777" w:rsidTr="00BD057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2BCF1" w14:textId="48D6E7B6" w:rsidR="00E035D0" w:rsidRPr="00E035D0" w:rsidRDefault="00E035D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035D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2CAF" w14:textId="62515E76" w:rsidR="00E035D0" w:rsidRPr="00E035D0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7" w:history="1">
              <w:r w:rsidR="00E035D0" w:rsidRPr="00E035D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S1-252487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A2C2F" w14:textId="2373351D" w:rsidR="00E035D0" w:rsidRPr="00E035D0" w:rsidRDefault="00E035D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35D0">
              <w:rPr>
                <w:rFonts w:eastAsia="Times New Roman" w:cs="Arial"/>
                <w:szCs w:val="18"/>
                <w:lang w:eastAsia="ar-SA"/>
              </w:rPr>
              <w:t>China Unicom, China mobile, Huawei, ZTE, vivo, CATT,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DF584" w14:textId="15C96118" w:rsidR="00E035D0" w:rsidRPr="00E035D0" w:rsidRDefault="00E035D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35D0">
              <w:rPr>
                <w:rFonts w:eastAsia="Times New Roman" w:cs="Arial"/>
                <w:szCs w:val="18"/>
                <w:lang w:eastAsia="ar-SA"/>
              </w:rPr>
              <w:t>Updated Smart life for aging population with immersive real-time communication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0BF1E" w14:textId="77777777" w:rsidR="00E035D0" w:rsidRPr="00E035D0" w:rsidRDefault="00E035D0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E868" w14:textId="38950482" w:rsidR="00E035D0" w:rsidRPr="00E035D0" w:rsidRDefault="00E035D0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035D0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58" w:history="1">
              <w:r w:rsidRPr="00E035D0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S1-252194</w:t>
              </w:r>
            </w:hyperlink>
            <w:r w:rsidRPr="00E035D0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5A60A69B" w14:textId="77841ECF" w:rsidR="00E035D0" w:rsidRPr="00E035D0" w:rsidRDefault="00E035D0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035D0">
              <w:rPr>
                <w:rFonts w:eastAsia="Arial Unicode MS" w:cs="Arial"/>
                <w:szCs w:val="18"/>
                <w:lang w:val="de-DE" w:eastAsia="ar-SA"/>
              </w:rPr>
              <w:t>Revision of S1-252374.</w:t>
            </w:r>
          </w:p>
        </w:tc>
      </w:tr>
      <w:tr w:rsidR="006602D2" w:rsidRPr="002B5B90" w14:paraId="5DF27326" w14:textId="77777777" w:rsidTr="000943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B7523F" w14:textId="68C0EDF7" w:rsidR="006602D2" w:rsidRPr="00BD0578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D057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DAE7EC" w14:textId="377B92FD" w:rsidR="006602D2" w:rsidRPr="00BD0578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9" w:history="1">
              <w:r w:rsidR="00D776AC" w:rsidRPr="00BD057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000294" w14:textId="1838C286" w:rsidR="006602D2" w:rsidRPr="00BD0578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0578">
              <w:rPr>
                <w:rFonts w:eastAsia="Times New Roman" w:cs="Arial"/>
                <w:szCs w:val="18"/>
                <w:lang w:eastAsia="ar-SA"/>
              </w:rPr>
              <w:t xml:space="preserve">Reliance </w:t>
            </w:r>
            <w:proofErr w:type="spellStart"/>
            <w:r w:rsidRPr="00BD0578">
              <w:rPr>
                <w:rFonts w:eastAsia="Times New Roman" w:cs="Arial"/>
                <w:szCs w:val="18"/>
                <w:lang w:eastAsia="ar-SA"/>
              </w:rPr>
              <w:t>Jio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6FCA4C" w14:textId="214A6669" w:rsidR="006602D2" w:rsidRPr="00BD0578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0578">
              <w:rPr>
                <w:rFonts w:eastAsia="Times New Roman" w:cs="Arial"/>
                <w:szCs w:val="18"/>
                <w:lang w:eastAsia="ar-SA"/>
              </w:rPr>
              <w:t xml:space="preserve">Digital Twins under Immersive Communications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B099FB" w14:textId="76046A47" w:rsidR="006602D2" w:rsidRPr="00BD0578" w:rsidRDefault="00BD0578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D0578">
              <w:rPr>
                <w:rFonts w:eastAsia="Times New Roman" w:cs="Arial"/>
                <w:szCs w:val="18"/>
                <w:lang w:val="de-DE" w:eastAsia="ar-SA"/>
              </w:rPr>
              <w:t>Revised to S1-252493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0FF9E3" w14:textId="77777777" w:rsidR="006602D2" w:rsidRPr="00BD0578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D0578" w:rsidRPr="002B5B90" w14:paraId="52470B6A" w14:textId="77777777" w:rsidTr="000943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6BF8C" w14:textId="2A5BC53F" w:rsidR="00BD0578" w:rsidRPr="000943DC" w:rsidRDefault="00BD0578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43D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F1024" w14:textId="1E1D1CE4" w:rsidR="00BD0578" w:rsidRPr="000943DC" w:rsidRDefault="00A63CC5" w:rsidP="006602D2">
            <w:pPr>
              <w:snapToGrid w:val="0"/>
              <w:spacing w:after="0" w:line="240" w:lineRule="auto"/>
            </w:pPr>
            <w:hyperlink r:id="rId160" w:history="1">
              <w:r w:rsidR="00BD0578" w:rsidRPr="000943DC">
                <w:rPr>
                  <w:rStyle w:val="Hyperlink"/>
                  <w:rFonts w:cs="Arial"/>
                  <w:color w:val="auto"/>
                </w:rPr>
                <w:t>S1-252493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AE3FC" w14:textId="7BC62693" w:rsidR="00BD0578" w:rsidRPr="000943DC" w:rsidRDefault="00BD0578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43DC">
              <w:rPr>
                <w:rFonts w:eastAsia="Times New Roman" w:cs="Arial"/>
                <w:szCs w:val="18"/>
                <w:lang w:eastAsia="ar-SA"/>
              </w:rPr>
              <w:t xml:space="preserve">Reliance </w:t>
            </w:r>
            <w:proofErr w:type="spellStart"/>
            <w:r w:rsidRPr="000943DC">
              <w:rPr>
                <w:rFonts w:eastAsia="Times New Roman" w:cs="Arial"/>
                <w:szCs w:val="18"/>
                <w:lang w:eastAsia="ar-SA"/>
              </w:rPr>
              <w:t>Jio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92025" w14:textId="7BC2E2DD" w:rsidR="00BD0578" w:rsidRPr="000943DC" w:rsidRDefault="00BD0578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43DC">
              <w:rPr>
                <w:rFonts w:eastAsia="Times New Roman" w:cs="Arial"/>
                <w:szCs w:val="18"/>
                <w:lang w:eastAsia="ar-SA"/>
              </w:rPr>
              <w:t xml:space="preserve">Digital Twins under Immersive Communications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2DB78" w14:textId="77777777" w:rsidR="00BD0578" w:rsidRPr="000943DC" w:rsidRDefault="00BD0578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A74FE" w14:textId="0A8DC4DE" w:rsidR="00BD0578" w:rsidRPr="000943DC" w:rsidRDefault="00BD0578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943DC">
              <w:rPr>
                <w:rFonts w:eastAsia="Arial Unicode MS" w:cs="Arial"/>
                <w:szCs w:val="18"/>
                <w:lang w:val="de-DE" w:eastAsia="ar-SA"/>
              </w:rPr>
              <w:t>Revision of S1-252109.</w:t>
            </w:r>
          </w:p>
        </w:tc>
      </w:tr>
      <w:tr w:rsidR="006602D2" w:rsidRPr="002B5B90" w14:paraId="188C2920" w14:textId="77777777" w:rsidTr="008346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38520C" w14:textId="4C76010F" w:rsidR="006602D2" w:rsidRPr="000943DC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43D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B056A6" w14:textId="219BEE33" w:rsidR="006602D2" w:rsidRPr="000943DC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1" w:history="1">
              <w:r w:rsidR="00D776AC" w:rsidRPr="000943D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S1-252150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F8F24D" w14:textId="6C96CC5C" w:rsidR="006602D2" w:rsidRPr="000943DC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43DC">
              <w:rPr>
                <w:rFonts w:eastAsia="Times New Roman" w:cs="Arial"/>
                <w:szCs w:val="18"/>
                <w:lang w:eastAsia="ar-SA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43F34" w14:textId="3E478CAE" w:rsidR="006602D2" w:rsidRPr="000943DC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43DC">
              <w:rPr>
                <w:rFonts w:eastAsia="Times New Roman" w:cs="Arial"/>
                <w:szCs w:val="18"/>
                <w:lang w:eastAsia="ar-SA"/>
              </w:rPr>
              <w:t>Use Case on Improved User Experience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A96F73" w14:textId="79868CD5" w:rsidR="006602D2" w:rsidRPr="000943DC" w:rsidRDefault="000943DC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943DC">
              <w:rPr>
                <w:rFonts w:eastAsia="Times New Roman" w:cs="Arial"/>
                <w:szCs w:val="18"/>
                <w:lang w:val="de-DE" w:eastAsia="ar-SA"/>
              </w:rPr>
              <w:t>Revised to S1-252494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258C83" w14:textId="77777777" w:rsidR="006602D2" w:rsidRPr="000943DC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943DC" w:rsidRPr="002B5B90" w14:paraId="5CA8CC0A" w14:textId="77777777" w:rsidTr="008346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D4060" w14:textId="2F3BB5F9" w:rsidR="000943DC" w:rsidRPr="00834613" w:rsidRDefault="000943DC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461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FB6DCD" w14:textId="7CB43648" w:rsidR="000943DC" w:rsidRPr="00834613" w:rsidRDefault="00A63CC5" w:rsidP="006602D2">
            <w:pPr>
              <w:snapToGrid w:val="0"/>
              <w:spacing w:after="0" w:line="240" w:lineRule="auto"/>
            </w:pPr>
            <w:hyperlink r:id="rId162" w:history="1">
              <w:r w:rsidR="000943DC" w:rsidRPr="00834613">
                <w:rPr>
                  <w:rStyle w:val="Hyperlink"/>
                  <w:rFonts w:cs="Arial"/>
                  <w:color w:val="auto"/>
                </w:rPr>
                <w:t>S1-252494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B043E3" w14:textId="265E75B9" w:rsidR="000943DC" w:rsidRPr="00834613" w:rsidRDefault="000943DC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4613">
              <w:rPr>
                <w:rFonts w:eastAsia="Times New Roman" w:cs="Arial"/>
                <w:szCs w:val="18"/>
                <w:lang w:eastAsia="ar-SA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294351" w14:textId="10D6F9C0" w:rsidR="000943DC" w:rsidRPr="00834613" w:rsidRDefault="000943DC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4613">
              <w:rPr>
                <w:rFonts w:eastAsia="Times New Roman" w:cs="Arial"/>
                <w:szCs w:val="18"/>
                <w:lang w:eastAsia="ar-SA"/>
              </w:rPr>
              <w:t>Use Case on Improved User Experience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084AD2" w14:textId="0E4D6CCC" w:rsidR="000943DC" w:rsidRPr="00834613" w:rsidRDefault="00834613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34613">
              <w:rPr>
                <w:rFonts w:eastAsia="Times New Roman" w:cs="Arial"/>
                <w:szCs w:val="18"/>
                <w:lang w:val="de-DE" w:eastAsia="ar-SA"/>
              </w:rPr>
              <w:t>Revised to S1-252511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2B56AC" w14:textId="52A88761" w:rsidR="000943DC" w:rsidRPr="00834613" w:rsidRDefault="000943DC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4613">
              <w:rPr>
                <w:rFonts w:eastAsia="Arial Unicode MS" w:cs="Arial"/>
                <w:szCs w:val="18"/>
                <w:lang w:val="de-DE" w:eastAsia="ar-SA"/>
              </w:rPr>
              <w:t>Revision of S1-252150.</w:t>
            </w:r>
          </w:p>
        </w:tc>
      </w:tr>
      <w:tr w:rsidR="00834613" w:rsidRPr="002B5B90" w14:paraId="2F0187E5" w14:textId="77777777" w:rsidTr="008346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55639" w14:textId="6BE66EB9" w:rsidR="00834613" w:rsidRPr="00834613" w:rsidRDefault="00834613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461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9CA8F" w14:textId="60ED4E21" w:rsidR="00834613" w:rsidRPr="00834613" w:rsidRDefault="00A63CC5" w:rsidP="006602D2">
            <w:pPr>
              <w:snapToGrid w:val="0"/>
              <w:spacing w:after="0" w:line="240" w:lineRule="auto"/>
            </w:pPr>
            <w:hyperlink r:id="rId163" w:history="1">
              <w:r w:rsidR="00834613" w:rsidRPr="00834613">
                <w:rPr>
                  <w:rStyle w:val="Hyperlink"/>
                  <w:rFonts w:cs="Arial"/>
                  <w:color w:val="auto"/>
                </w:rPr>
                <w:t>S1-252511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A18B" w14:textId="3B377C2F" w:rsidR="00834613" w:rsidRPr="00834613" w:rsidRDefault="00834613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4613">
              <w:rPr>
                <w:rFonts w:eastAsia="Times New Roman" w:cs="Arial"/>
                <w:szCs w:val="18"/>
                <w:lang w:eastAsia="ar-SA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4A47" w14:textId="5AA3FACD" w:rsidR="00834613" w:rsidRPr="00834613" w:rsidRDefault="00834613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4613">
              <w:rPr>
                <w:rFonts w:eastAsia="Times New Roman" w:cs="Arial"/>
                <w:szCs w:val="18"/>
                <w:lang w:eastAsia="ar-SA"/>
              </w:rPr>
              <w:t>Use Case on Improved User Experience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7E80" w14:textId="77777777" w:rsidR="00834613" w:rsidRPr="00C36131" w:rsidRDefault="00834613" w:rsidP="006602D2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0D968" w14:textId="66F5652F" w:rsidR="00834613" w:rsidRPr="00834613" w:rsidRDefault="00834613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4613">
              <w:rPr>
                <w:rFonts w:eastAsia="Arial Unicode MS" w:cs="Arial"/>
                <w:i/>
                <w:szCs w:val="18"/>
                <w:lang w:val="de-DE" w:eastAsia="ar-SA"/>
              </w:rPr>
              <w:t>Revision of S1-252150.</w:t>
            </w:r>
          </w:p>
          <w:p w14:paraId="1E25E652" w14:textId="0232A141" w:rsidR="00834613" w:rsidRPr="00834613" w:rsidRDefault="00834613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4613">
              <w:rPr>
                <w:rFonts w:eastAsia="Arial Unicode MS" w:cs="Arial"/>
                <w:szCs w:val="18"/>
                <w:lang w:val="de-DE" w:eastAsia="ar-SA"/>
              </w:rPr>
              <w:t>Revision of S1-252494.</w:t>
            </w:r>
          </w:p>
        </w:tc>
      </w:tr>
      <w:tr w:rsidR="006602D2" w:rsidRPr="002B5B90" w14:paraId="3E929AAC" w14:textId="77777777" w:rsidTr="001E4A8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DFE819" w14:textId="08CD0913" w:rsidR="006602D2" w:rsidRPr="00B82E04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82E0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D7C8DF" w14:textId="3ADAB6DB" w:rsidR="006602D2" w:rsidRPr="00B82E04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4" w:history="1">
              <w:r w:rsidR="00D776AC" w:rsidRPr="00B82E0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41D8EC" w14:textId="093E72AE" w:rsidR="006602D2" w:rsidRPr="00B82E04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2E04">
              <w:rPr>
                <w:rFonts w:eastAsia="Times New Roman" w:cs="Arial"/>
                <w:szCs w:val="18"/>
                <w:lang w:eastAsia="ar-SA"/>
              </w:rPr>
              <w:t>OPPO, China Unicom, China Telecom, NVIDIA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2B9B45" w14:textId="2CF30C16" w:rsidR="006602D2" w:rsidRPr="00B82E04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2E04">
              <w:rPr>
                <w:rFonts w:eastAsia="Times New Roman" w:cs="Arial"/>
                <w:szCs w:val="18"/>
                <w:lang w:eastAsia="ar-SA"/>
              </w:rPr>
              <w:t>Use case on Real-time VR live service with deterministic user experience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F06F1E" w14:textId="31FA047A" w:rsidR="006602D2" w:rsidRPr="00B82E04" w:rsidRDefault="00B82E04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82E04">
              <w:rPr>
                <w:rFonts w:eastAsia="Times New Roman" w:cs="Arial"/>
                <w:szCs w:val="18"/>
                <w:lang w:val="de-DE" w:eastAsia="ar-SA"/>
              </w:rPr>
              <w:t>Revised to S1-252495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E3D5ED" w14:textId="77777777" w:rsidR="006602D2" w:rsidRPr="00B82E04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82E04" w:rsidRPr="002B5B90" w14:paraId="65450CB1" w14:textId="77777777" w:rsidTr="001E4A8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93B82" w14:textId="374FD6BD" w:rsidR="00B82E04" w:rsidRPr="001E4A8A" w:rsidRDefault="00B82E04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4A8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CB0E2" w14:textId="47121424" w:rsidR="00B82E04" w:rsidRPr="001E4A8A" w:rsidRDefault="00A63CC5" w:rsidP="006602D2">
            <w:pPr>
              <w:snapToGrid w:val="0"/>
              <w:spacing w:after="0" w:line="240" w:lineRule="auto"/>
            </w:pPr>
            <w:hyperlink r:id="rId165" w:history="1">
              <w:r w:rsidR="00B82E04" w:rsidRPr="001E4A8A">
                <w:rPr>
                  <w:rStyle w:val="Hyperlink"/>
                  <w:rFonts w:cs="Arial"/>
                  <w:color w:val="auto"/>
                </w:rPr>
                <w:t>S1-252495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AB2F4" w14:textId="45A6553A" w:rsidR="00B82E04" w:rsidRPr="001E4A8A" w:rsidRDefault="00B82E04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A8A">
              <w:rPr>
                <w:rFonts w:eastAsia="Times New Roman" w:cs="Arial"/>
                <w:szCs w:val="18"/>
                <w:lang w:eastAsia="ar-SA"/>
              </w:rPr>
              <w:t>OPPO, China Unicom, China Telecom, NVIDIA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2736" w14:textId="192072A8" w:rsidR="00B82E04" w:rsidRPr="001E4A8A" w:rsidRDefault="00B82E04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A8A">
              <w:rPr>
                <w:rFonts w:eastAsia="Times New Roman" w:cs="Arial"/>
                <w:szCs w:val="18"/>
                <w:lang w:eastAsia="ar-SA"/>
              </w:rPr>
              <w:t>Use case on Real-time VR live service with deterministic user experience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2407" w14:textId="77777777" w:rsidR="00B82E04" w:rsidRPr="001E4A8A" w:rsidRDefault="00B82E04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BD91C" w14:textId="2504D684" w:rsidR="00B82E04" w:rsidRPr="001E4A8A" w:rsidRDefault="00B82E04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E4A8A">
              <w:rPr>
                <w:rFonts w:eastAsia="Arial Unicode MS" w:cs="Arial"/>
                <w:szCs w:val="18"/>
                <w:lang w:val="de-DE" w:eastAsia="ar-SA"/>
              </w:rPr>
              <w:t>Revision of S1-252219.</w:t>
            </w:r>
          </w:p>
        </w:tc>
      </w:tr>
      <w:tr w:rsidR="006602D2" w:rsidRPr="002B5B90" w14:paraId="4342F850" w14:textId="77777777" w:rsidTr="001E4A8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48D75" w14:textId="3CE1D247" w:rsidR="006602D2" w:rsidRPr="001E4A8A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4A8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3743A" w14:textId="624FD6E3" w:rsidR="006602D2" w:rsidRPr="001E4A8A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6" w:history="1">
              <w:r w:rsidR="00D776AC" w:rsidRPr="001E4A8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S1-252256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BED427" w14:textId="3BC240DF" w:rsidR="006602D2" w:rsidRPr="001E4A8A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A8A">
              <w:rPr>
                <w:rFonts w:eastAsia="Times New Roman" w:cs="Arial"/>
                <w:szCs w:val="18"/>
                <w:lang w:eastAsia="ar-SA"/>
              </w:rPr>
              <w:t>NTT DOCOMO, NTT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D920B" w14:textId="0323825C" w:rsidR="006602D2" w:rsidRPr="001E4A8A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A8A">
              <w:rPr>
                <w:rFonts w:eastAsia="Times New Roman" w:cs="Arial"/>
                <w:szCs w:val="18"/>
                <w:lang w:eastAsia="ar-SA"/>
              </w:rPr>
              <w:t>New use case on Digital Identity Management for Digital asset container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87A79" w14:textId="1DE52354" w:rsidR="006602D2" w:rsidRPr="001E4A8A" w:rsidRDefault="001E4A8A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E4A8A">
              <w:rPr>
                <w:rFonts w:eastAsia="Times New Roman" w:cs="Arial"/>
                <w:szCs w:val="18"/>
                <w:lang w:val="de-DE" w:eastAsia="ar-SA"/>
              </w:rPr>
              <w:t>Revised to S1-252496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BF62ED" w14:textId="77777777" w:rsidR="006602D2" w:rsidRPr="001E4A8A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E4A8A" w:rsidRPr="002B5B90" w14:paraId="2EC2581C" w14:textId="77777777" w:rsidTr="001E4A8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F625" w14:textId="41FC1DA5" w:rsidR="001E4A8A" w:rsidRPr="001E4A8A" w:rsidRDefault="001E4A8A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4A8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CD470" w14:textId="4972BD6D" w:rsidR="001E4A8A" w:rsidRPr="001E4A8A" w:rsidRDefault="00A63CC5" w:rsidP="006602D2">
            <w:pPr>
              <w:snapToGrid w:val="0"/>
              <w:spacing w:after="0" w:line="240" w:lineRule="auto"/>
            </w:pPr>
            <w:hyperlink r:id="rId167" w:history="1">
              <w:r w:rsidR="001E4A8A" w:rsidRPr="001E4A8A">
                <w:rPr>
                  <w:rStyle w:val="Hyperlink"/>
                  <w:rFonts w:cs="Arial"/>
                  <w:color w:val="auto"/>
                </w:rPr>
                <w:t>S1-252496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B536" w14:textId="4D5169E8" w:rsidR="001E4A8A" w:rsidRPr="001E4A8A" w:rsidRDefault="001E4A8A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A8A">
              <w:rPr>
                <w:rFonts w:eastAsia="Times New Roman" w:cs="Arial"/>
                <w:szCs w:val="18"/>
                <w:lang w:eastAsia="ar-SA"/>
              </w:rPr>
              <w:t>NTT DOCOMO, NTT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AC15D" w14:textId="4758BBED" w:rsidR="001E4A8A" w:rsidRPr="001E4A8A" w:rsidRDefault="001E4A8A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4A8A">
              <w:rPr>
                <w:rFonts w:eastAsia="Times New Roman" w:cs="Arial"/>
                <w:szCs w:val="18"/>
                <w:lang w:eastAsia="ar-SA"/>
              </w:rPr>
              <w:t>New use case on Digital Identity Management for Digital asset container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90A71" w14:textId="77777777" w:rsidR="001E4A8A" w:rsidRPr="001E4A8A" w:rsidRDefault="001E4A8A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25C0E" w14:textId="70BAE789" w:rsidR="001E4A8A" w:rsidRPr="001E4A8A" w:rsidRDefault="001E4A8A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E4A8A">
              <w:rPr>
                <w:rFonts w:eastAsia="Arial Unicode MS" w:cs="Arial"/>
                <w:szCs w:val="18"/>
                <w:lang w:val="de-DE" w:eastAsia="ar-SA"/>
              </w:rPr>
              <w:t>Revision of S1-252256.</w:t>
            </w:r>
          </w:p>
        </w:tc>
      </w:tr>
      <w:tr w:rsidR="006602D2" w:rsidRPr="002B5B90" w14:paraId="7581A372" w14:textId="77777777" w:rsidTr="00CF53B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3CE336" w14:textId="3E4CC65C" w:rsidR="006602D2" w:rsidRPr="007604B2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B0A2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579C3" w14:textId="21BAB78B" w:rsidR="006602D2" w:rsidRPr="004553CC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8" w:history="1">
              <w:r w:rsidR="00D776A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S1-252288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7D2474" w14:textId="418794A2" w:rsidR="006602D2" w:rsidRPr="004553CC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553CC">
              <w:rPr>
                <w:rFonts w:eastAsia="Times New Roman" w:cs="Arial"/>
                <w:szCs w:val="18"/>
                <w:lang w:eastAsia="ar-SA"/>
              </w:rPr>
              <w:t>InterDigital</w:t>
            </w:r>
            <w:proofErr w:type="spellEnd"/>
            <w:r w:rsidRPr="004553CC">
              <w:rPr>
                <w:rFonts w:eastAsia="Times New Roman" w:cs="Arial"/>
                <w:szCs w:val="18"/>
                <w:lang w:eastAsia="ar-SA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EC3E3A" w14:textId="044CB926" w:rsidR="006602D2" w:rsidRPr="004553CC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553CC">
              <w:rPr>
                <w:rFonts w:eastAsia="Times New Roman" w:cs="Arial"/>
                <w:szCs w:val="18"/>
                <w:lang w:eastAsia="ar-SA"/>
              </w:rPr>
              <w:t>Personalized Interactive Immersive Guided Tour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1BE082" w14:textId="489E41BC" w:rsidR="006602D2" w:rsidRPr="007604B2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604B2"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169" w:history="1">
              <w:r w:rsidR="00D776AC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S1-252322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809FDD" w14:textId="77777777" w:rsidR="006602D2" w:rsidRPr="007604B2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602D2" w:rsidRPr="002B5B90" w14:paraId="34E46AEA" w14:textId="77777777" w:rsidTr="003167A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6EF34F" w14:textId="226285B9" w:rsidR="006602D2" w:rsidRPr="00CF53BE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F53B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791C8E" w14:textId="1D25B6E3" w:rsidR="006602D2" w:rsidRPr="00CF53BE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0" w:history="1">
              <w:r w:rsidR="00D776AC" w:rsidRPr="00CF53B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493AFF" w14:textId="700A43C4" w:rsidR="006602D2" w:rsidRPr="00CF53BE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F53BE">
              <w:rPr>
                <w:rFonts w:eastAsia="Times New Roman" w:cs="Arial"/>
                <w:szCs w:val="18"/>
                <w:lang w:eastAsia="ar-SA"/>
              </w:rPr>
              <w:t>InterDigital</w:t>
            </w:r>
            <w:proofErr w:type="spellEnd"/>
            <w:r w:rsidRPr="00CF53BE">
              <w:rPr>
                <w:rFonts w:eastAsia="Times New Roman" w:cs="Arial"/>
                <w:szCs w:val="18"/>
                <w:lang w:eastAsia="ar-SA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690015" w14:textId="1A47FF44" w:rsidR="006602D2" w:rsidRPr="00CF53BE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53BE">
              <w:rPr>
                <w:rFonts w:eastAsia="Times New Roman" w:cs="Arial"/>
                <w:szCs w:val="18"/>
                <w:lang w:eastAsia="ar-SA"/>
              </w:rPr>
              <w:t>Personalized Interactive Immersive Guided Tour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350F5A" w14:textId="07B5E309" w:rsidR="006602D2" w:rsidRPr="00CF53BE" w:rsidRDefault="00CF53BE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F53BE">
              <w:rPr>
                <w:rFonts w:eastAsia="Times New Roman" w:cs="Arial"/>
                <w:szCs w:val="18"/>
                <w:lang w:val="de-DE" w:eastAsia="ar-SA"/>
              </w:rPr>
              <w:t>Revised to S1-252501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9AD4DA" w14:textId="0E468047" w:rsidR="006602D2" w:rsidRPr="00CF53BE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F53BE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171" w:history="1">
              <w:r w:rsidR="00D776AC" w:rsidRPr="00CF53BE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S1-252288</w:t>
              </w:r>
            </w:hyperlink>
            <w:r w:rsidRPr="00CF53BE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CF53BE" w:rsidRPr="002B5B90" w14:paraId="12CE1AE7" w14:textId="77777777" w:rsidTr="00831B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7D9C2" w14:textId="04306F71" w:rsidR="00CF53BE" w:rsidRPr="003167A9" w:rsidRDefault="00CF53BE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167A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9D04C" w14:textId="34E64C36" w:rsidR="00CF53BE" w:rsidRPr="003167A9" w:rsidRDefault="00A63CC5" w:rsidP="006602D2">
            <w:pPr>
              <w:snapToGrid w:val="0"/>
              <w:spacing w:after="0" w:line="240" w:lineRule="auto"/>
            </w:pPr>
            <w:hyperlink r:id="rId172" w:history="1">
              <w:r w:rsidR="00CF53BE" w:rsidRPr="003167A9">
                <w:rPr>
                  <w:rStyle w:val="Hyperlink"/>
                  <w:rFonts w:cs="Arial"/>
                  <w:color w:val="auto"/>
                </w:rPr>
                <w:t>S1-252501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B8F83D" w14:textId="563C9582" w:rsidR="00CF53BE" w:rsidRPr="003167A9" w:rsidRDefault="00CF53BE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167A9">
              <w:rPr>
                <w:rFonts w:eastAsia="Times New Roman" w:cs="Arial"/>
                <w:szCs w:val="18"/>
                <w:lang w:eastAsia="ar-SA"/>
              </w:rPr>
              <w:t>InterDigital</w:t>
            </w:r>
            <w:proofErr w:type="spellEnd"/>
            <w:r w:rsidRPr="003167A9">
              <w:rPr>
                <w:rFonts w:eastAsia="Times New Roman" w:cs="Arial"/>
                <w:szCs w:val="18"/>
                <w:lang w:eastAsia="ar-SA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17DCC1" w14:textId="6D406FB2" w:rsidR="00CF53BE" w:rsidRPr="003167A9" w:rsidRDefault="00CF53BE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67A9">
              <w:rPr>
                <w:rFonts w:eastAsia="Times New Roman" w:cs="Arial"/>
                <w:szCs w:val="18"/>
                <w:lang w:eastAsia="ar-SA"/>
              </w:rPr>
              <w:t>Personalized Interactive Immersive Guided Tour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7CB27A" w14:textId="42BC77EA" w:rsidR="00CF53BE" w:rsidRPr="003167A9" w:rsidRDefault="003167A9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167A9">
              <w:rPr>
                <w:rFonts w:eastAsia="Times New Roman" w:cs="Arial"/>
                <w:szCs w:val="18"/>
                <w:lang w:val="de-DE" w:eastAsia="ar-SA"/>
              </w:rPr>
              <w:t>Revised to S1-252502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AF2C2" w14:textId="15934755" w:rsidR="00CF53BE" w:rsidRPr="003167A9" w:rsidRDefault="00CF53BE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167A9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73" w:history="1">
              <w:r w:rsidRPr="003167A9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S1-252288</w:t>
              </w:r>
            </w:hyperlink>
            <w:r w:rsidRPr="003167A9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2BD7D9DF" w14:textId="512FF29B" w:rsidR="00CF53BE" w:rsidRPr="003167A9" w:rsidRDefault="00CF53BE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167A9">
              <w:rPr>
                <w:rFonts w:eastAsia="Arial Unicode MS" w:cs="Arial"/>
                <w:szCs w:val="18"/>
                <w:lang w:val="de-DE" w:eastAsia="ar-SA"/>
              </w:rPr>
              <w:t>Revision of S1-252322.</w:t>
            </w:r>
          </w:p>
        </w:tc>
      </w:tr>
      <w:tr w:rsidR="003167A9" w:rsidRPr="002B5B90" w14:paraId="2FC2D7C3" w14:textId="77777777" w:rsidTr="00831B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37C0" w14:textId="5EDE413E" w:rsidR="003167A9" w:rsidRPr="00831B97" w:rsidRDefault="003167A9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1B9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D8382" w14:textId="1633F244" w:rsidR="003167A9" w:rsidRPr="00831B97" w:rsidRDefault="00A63CC5" w:rsidP="006602D2">
            <w:pPr>
              <w:snapToGrid w:val="0"/>
              <w:spacing w:after="0" w:line="240" w:lineRule="auto"/>
              <w:rPr>
                <w:rFonts w:cs="Arial"/>
              </w:rPr>
            </w:pPr>
            <w:hyperlink r:id="rId174" w:history="1">
              <w:r w:rsidR="003167A9" w:rsidRPr="00831B97">
                <w:rPr>
                  <w:rStyle w:val="Hyperlink"/>
                  <w:rFonts w:cs="Arial"/>
                  <w:color w:val="auto"/>
                </w:rPr>
                <w:t>S1-252502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B0C5C" w14:textId="785B8EB1" w:rsidR="003167A9" w:rsidRPr="00831B97" w:rsidRDefault="003167A9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31B97">
              <w:rPr>
                <w:rFonts w:eastAsia="Times New Roman" w:cs="Arial"/>
                <w:szCs w:val="18"/>
                <w:lang w:eastAsia="ar-SA"/>
              </w:rPr>
              <w:t>InterDigital</w:t>
            </w:r>
            <w:proofErr w:type="spellEnd"/>
            <w:r w:rsidRPr="00831B97">
              <w:rPr>
                <w:rFonts w:eastAsia="Times New Roman" w:cs="Arial"/>
                <w:szCs w:val="18"/>
                <w:lang w:eastAsia="ar-SA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60241" w14:textId="6B7E1AB4" w:rsidR="003167A9" w:rsidRPr="00831B97" w:rsidRDefault="003167A9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31B97">
              <w:rPr>
                <w:rFonts w:eastAsia="Times New Roman" w:cs="Arial"/>
                <w:szCs w:val="18"/>
                <w:lang w:eastAsia="ar-SA"/>
              </w:rPr>
              <w:t>Personalized Interactive Immersive Guided Tour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79D7" w14:textId="77777777" w:rsidR="003167A9" w:rsidRPr="00831B97" w:rsidRDefault="003167A9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6700" w14:textId="77777777" w:rsidR="003167A9" w:rsidRPr="00831B97" w:rsidRDefault="003167A9" w:rsidP="003167A9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831B97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75" w:history="1">
              <w:r w:rsidRPr="00831B97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S1-252288</w:t>
              </w:r>
            </w:hyperlink>
            <w:r w:rsidRPr="00831B97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504058D3" w14:textId="718851E0" w:rsidR="003167A9" w:rsidRPr="00831B97" w:rsidRDefault="003167A9" w:rsidP="003167A9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1B97">
              <w:rPr>
                <w:rFonts w:eastAsia="Arial Unicode MS" w:cs="Arial"/>
                <w:i/>
                <w:szCs w:val="18"/>
                <w:lang w:val="de-DE" w:eastAsia="ar-SA"/>
              </w:rPr>
              <w:t>Revision of S1-252322.</w:t>
            </w:r>
          </w:p>
          <w:p w14:paraId="3C5BFB42" w14:textId="0F79D72B" w:rsidR="003167A9" w:rsidRPr="00831B97" w:rsidRDefault="003167A9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31B97">
              <w:rPr>
                <w:rFonts w:eastAsia="Arial Unicode MS" w:cs="Arial"/>
                <w:szCs w:val="18"/>
                <w:lang w:val="de-DE" w:eastAsia="ar-SA"/>
              </w:rPr>
              <w:t>Revision of S1-252501.</w:t>
            </w:r>
          </w:p>
        </w:tc>
      </w:tr>
      <w:tr w:rsidR="006602D2" w:rsidRPr="002B5B90" w14:paraId="1C083C23" w14:textId="77777777" w:rsidTr="00235A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650C70" w14:textId="74185E50" w:rsidR="006602D2" w:rsidRPr="00235AC6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35AC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AF2FD" w14:textId="7113F922" w:rsidR="006602D2" w:rsidRPr="00235AC6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6" w:history="1">
              <w:r w:rsidR="00D776AC" w:rsidRPr="00235AC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68A6A3" w14:textId="112A9617" w:rsidR="006602D2" w:rsidRPr="00235AC6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5AC6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CD5CB4" w14:textId="4886007F" w:rsidR="006602D2" w:rsidRPr="00235AC6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5AC6">
              <w:rPr>
                <w:rFonts w:eastAsia="Times New Roman" w:cs="Arial"/>
                <w:szCs w:val="18"/>
                <w:lang w:eastAsia="ar-SA"/>
              </w:rPr>
              <w:t>Use Case on smart elderly care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6A6D03" w14:textId="2877FD7A" w:rsidR="006602D2" w:rsidRPr="00235AC6" w:rsidRDefault="00235AC6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35AC6">
              <w:rPr>
                <w:rFonts w:eastAsia="Times New Roman" w:cs="Arial"/>
                <w:szCs w:val="18"/>
                <w:lang w:val="de-DE" w:eastAsia="ar-SA"/>
              </w:rPr>
              <w:t>Revised to S1-252497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E4DD3D" w14:textId="77777777" w:rsidR="006602D2" w:rsidRPr="00235AC6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35AC6" w:rsidRPr="002B5B90" w14:paraId="25310342" w14:textId="77777777" w:rsidTr="00B76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D6A57" w14:textId="4998550F" w:rsidR="00235AC6" w:rsidRPr="00235AC6" w:rsidRDefault="00235AC6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35AC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56346" w14:textId="0A2A85A5" w:rsidR="00235AC6" w:rsidRPr="00235AC6" w:rsidRDefault="00A63CC5" w:rsidP="006602D2">
            <w:pPr>
              <w:snapToGrid w:val="0"/>
              <w:spacing w:after="0" w:line="240" w:lineRule="auto"/>
            </w:pPr>
            <w:hyperlink r:id="rId177" w:history="1">
              <w:r w:rsidR="00235AC6" w:rsidRPr="00235AC6">
                <w:rPr>
                  <w:rStyle w:val="Hyperlink"/>
                  <w:rFonts w:cs="Arial"/>
                  <w:color w:val="auto"/>
                </w:rPr>
                <w:t>S1-252497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3BD6" w14:textId="70D916FC" w:rsidR="00235AC6" w:rsidRPr="00235AC6" w:rsidRDefault="00235AC6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5AC6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A5E8E" w14:textId="5353B8FB" w:rsidR="00235AC6" w:rsidRPr="00235AC6" w:rsidRDefault="00235AC6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5AC6">
              <w:rPr>
                <w:rFonts w:eastAsia="Times New Roman" w:cs="Arial"/>
                <w:szCs w:val="18"/>
                <w:lang w:eastAsia="ar-SA"/>
              </w:rPr>
              <w:t>Use Case on smart elderly care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30F2" w14:textId="77777777" w:rsidR="00235AC6" w:rsidRPr="00235AC6" w:rsidRDefault="00235AC6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49912" w14:textId="6456CBE6" w:rsidR="00235AC6" w:rsidRPr="00235AC6" w:rsidRDefault="00235AC6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35AC6">
              <w:rPr>
                <w:rFonts w:eastAsia="Arial Unicode MS" w:cs="Arial"/>
                <w:szCs w:val="18"/>
                <w:lang w:val="de-DE" w:eastAsia="ar-SA"/>
              </w:rPr>
              <w:t>Revision of S1-252326.</w:t>
            </w:r>
          </w:p>
        </w:tc>
      </w:tr>
      <w:tr w:rsidR="006602D2" w:rsidRPr="002B5B90" w14:paraId="70DBF002" w14:textId="77777777" w:rsidTr="00B76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F21330" w14:textId="705D4CB8" w:rsidR="006602D2" w:rsidRPr="00B76DBD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6D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D6FC77" w14:textId="269F2318" w:rsidR="006602D2" w:rsidRPr="00B76DBD" w:rsidRDefault="00A63CC5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8" w:history="1">
              <w:r w:rsidR="00D776AC" w:rsidRPr="00B76DB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S1-252342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A04DE0" w14:textId="4E7D0EE2" w:rsidR="006602D2" w:rsidRPr="00B76DBD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6DBD">
              <w:rPr>
                <w:rFonts w:eastAsia="Times New Roman" w:cs="Arial"/>
                <w:szCs w:val="18"/>
                <w:lang w:eastAsia="ar-SA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D872C0" w14:textId="12E408A8" w:rsidR="006602D2" w:rsidRPr="00B76DBD" w:rsidRDefault="006602D2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6DBD">
              <w:rPr>
                <w:rFonts w:eastAsia="Times New Roman" w:cs="Arial"/>
                <w:szCs w:val="18"/>
                <w:lang w:eastAsia="ar-SA"/>
              </w:rPr>
              <w:t>New Use Case on Collaborative Mixed Reality Co-Design using XR Immersive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B70A91" w14:textId="1D9267C5" w:rsidR="006602D2" w:rsidRPr="00B76DBD" w:rsidRDefault="00B76DBD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76DBD">
              <w:rPr>
                <w:rFonts w:eastAsia="Times New Roman" w:cs="Arial"/>
                <w:szCs w:val="18"/>
                <w:lang w:val="de-DE" w:eastAsia="ar-SA"/>
              </w:rPr>
              <w:t>Revised to S1-252498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D15D9" w14:textId="77777777" w:rsidR="006602D2" w:rsidRPr="00B76DBD" w:rsidRDefault="006602D2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76DBD" w:rsidRPr="002B5B90" w14:paraId="745A5E4A" w14:textId="77777777" w:rsidTr="00B76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014CC" w14:textId="300510F8" w:rsidR="00B76DBD" w:rsidRPr="00B76DBD" w:rsidRDefault="00B76DBD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6D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AB3B1" w14:textId="78CB8BDF" w:rsidR="00B76DBD" w:rsidRPr="00B76DBD" w:rsidRDefault="00A63CC5" w:rsidP="006602D2">
            <w:pPr>
              <w:snapToGrid w:val="0"/>
              <w:spacing w:after="0" w:line="240" w:lineRule="auto"/>
            </w:pPr>
            <w:hyperlink r:id="rId179" w:history="1">
              <w:r w:rsidR="00B76DBD" w:rsidRPr="00B76DBD">
                <w:rPr>
                  <w:rStyle w:val="Hyperlink"/>
                  <w:rFonts w:cs="Arial"/>
                  <w:color w:val="auto"/>
                </w:rPr>
                <w:t>S1-252498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887B" w14:textId="386C7680" w:rsidR="00B76DBD" w:rsidRPr="00B76DBD" w:rsidRDefault="00B76DBD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6DBD">
              <w:rPr>
                <w:rFonts w:eastAsia="Times New Roman" w:cs="Arial"/>
                <w:szCs w:val="18"/>
                <w:lang w:eastAsia="ar-SA"/>
              </w:rPr>
              <w:t>Xiaomi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CC834" w14:textId="340ACE70" w:rsidR="00B76DBD" w:rsidRPr="00B76DBD" w:rsidRDefault="00B76DBD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6DBD">
              <w:rPr>
                <w:rFonts w:eastAsia="Times New Roman" w:cs="Arial"/>
                <w:szCs w:val="18"/>
                <w:lang w:eastAsia="ar-SA"/>
              </w:rPr>
              <w:t>New Use Case on Collaborative Mixed Reality Co-Design using XR Immersive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2D7C" w14:textId="77777777" w:rsidR="00B76DBD" w:rsidRPr="00B76DBD" w:rsidRDefault="00B76DBD" w:rsidP="006602D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C98A" w14:textId="49E02EB3" w:rsidR="00B76DBD" w:rsidRPr="00B76DBD" w:rsidRDefault="00B76DBD" w:rsidP="006602D2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76DBD">
              <w:rPr>
                <w:rFonts w:eastAsia="Arial Unicode MS" w:cs="Arial"/>
                <w:szCs w:val="18"/>
                <w:lang w:val="de-DE" w:eastAsia="ar-SA"/>
              </w:rPr>
              <w:t>Revision of S1-252342.</w:t>
            </w:r>
          </w:p>
        </w:tc>
      </w:tr>
      <w:tr w:rsidR="00B425CC" w:rsidRPr="002B5B90" w14:paraId="4A6EB311" w14:textId="77777777" w:rsidTr="00E0462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54066C" w14:textId="7972C495" w:rsidR="00B425CC" w:rsidRPr="00B425CC" w:rsidRDefault="00B425CC" w:rsidP="00B425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425C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87320D" w14:textId="40E7AE61" w:rsidR="00B425CC" w:rsidRPr="00B425CC" w:rsidRDefault="00A63CC5" w:rsidP="00B425CC">
            <w:pPr>
              <w:snapToGrid w:val="0"/>
              <w:spacing w:after="0" w:line="240" w:lineRule="auto"/>
            </w:pPr>
            <w:hyperlink r:id="rId180" w:history="1">
              <w:r w:rsidR="00D776AC">
                <w:rPr>
                  <w:rStyle w:val="Hyperlink"/>
                  <w:rFonts w:eastAsia="Times New Roman"/>
                  <w:szCs w:val="18"/>
                  <w:lang w:eastAsia="ar-SA"/>
                </w:rPr>
                <w:t>S1-252305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980E3D" w14:textId="0836CB0B" w:rsidR="00B425CC" w:rsidRPr="00B425CC" w:rsidRDefault="00B425CC" w:rsidP="00B425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425CC">
              <w:rPr>
                <w:rFonts w:eastAsia="Times New Roman"/>
                <w:szCs w:val="18"/>
                <w:lang w:eastAsia="ar-SA"/>
              </w:rPr>
              <w:t>Pengcheng</w:t>
            </w:r>
            <w:proofErr w:type="spellEnd"/>
            <w:r w:rsidRPr="00B425CC">
              <w:rPr>
                <w:rFonts w:eastAsia="Times New Roman"/>
                <w:szCs w:val="18"/>
                <w:lang w:eastAsia="ar-SA"/>
              </w:rPr>
              <w:t xml:space="preserve"> Laboratory, 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71B32" w14:textId="391828E2" w:rsidR="00B425CC" w:rsidRPr="00B425CC" w:rsidRDefault="00B425CC" w:rsidP="00B425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425CC">
              <w:rPr>
                <w:rFonts w:eastAsia="Times New Roman"/>
                <w:szCs w:val="18"/>
                <w:lang w:eastAsia="ar-SA"/>
              </w:rPr>
              <w:t>Use Case on AI-based Intelligent Transmission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B0942" w14:textId="029F3A59" w:rsidR="00B425CC" w:rsidRPr="00B425CC" w:rsidRDefault="00B425CC" w:rsidP="00B425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425CC"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181" w:history="1">
              <w:r w:rsidR="00D776AC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S1-252439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EEF660" w14:textId="710551F4" w:rsidR="00B425CC" w:rsidRPr="00B425CC" w:rsidRDefault="00B425CC" w:rsidP="00B425C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425CC">
              <w:rPr>
                <w:rFonts w:eastAsia="Arial Unicode MS" w:cs="Arial" w:hint="cs"/>
                <w:szCs w:val="18"/>
                <w:lang w:val="de-DE" w:eastAsia="ar-SA"/>
              </w:rPr>
              <w:t>M</w:t>
            </w:r>
            <w:r w:rsidRPr="00B425CC">
              <w:rPr>
                <w:rFonts w:eastAsia="Arial Unicode MS" w:cs="Arial"/>
                <w:szCs w:val="18"/>
                <w:lang w:val="de-DE" w:eastAsia="ar-SA"/>
              </w:rPr>
              <w:t>oved from 8.1.3</w:t>
            </w:r>
          </w:p>
        </w:tc>
      </w:tr>
      <w:tr w:rsidR="00B425CC" w:rsidRPr="002B5B90" w14:paraId="3DE7C03A" w14:textId="77777777" w:rsidTr="00AF04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E270DD" w14:textId="0003D454" w:rsidR="00B425CC" w:rsidRPr="00E0462E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0462E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08AF9" w14:textId="7E38A07B" w:rsidR="00B425CC" w:rsidRPr="00E0462E" w:rsidRDefault="00A63CC5" w:rsidP="00B425CC">
            <w:pPr>
              <w:snapToGrid w:val="0"/>
              <w:spacing w:after="0" w:line="240" w:lineRule="auto"/>
            </w:pPr>
            <w:hyperlink r:id="rId182" w:history="1">
              <w:r w:rsidR="00D776AC" w:rsidRPr="00E0462E">
                <w:rPr>
                  <w:rStyle w:val="Hyperlink"/>
                  <w:rFonts w:cs="Arial"/>
                  <w:color w:val="auto"/>
                </w:rPr>
                <w:t>S1-252439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B0779B" w14:textId="18C457DA" w:rsidR="00B425CC" w:rsidRPr="00E0462E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E0462E">
              <w:rPr>
                <w:rFonts w:eastAsia="Times New Roman"/>
                <w:szCs w:val="18"/>
                <w:lang w:eastAsia="ar-SA"/>
              </w:rPr>
              <w:t>Pengcheng</w:t>
            </w:r>
            <w:proofErr w:type="spellEnd"/>
            <w:r w:rsidRPr="00E0462E">
              <w:rPr>
                <w:rFonts w:eastAsia="Times New Roman"/>
                <w:szCs w:val="18"/>
                <w:lang w:eastAsia="ar-SA"/>
              </w:rPr>
              <w:t xml:space="preserve"> Laboratory, 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E9469C" w14:textId="3F6B1159" w:rsidR="00B425CC" w:rsidRPr="00E0462E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0462E">
              <w:rPr>
                <w:rFonts w:eastAsia="Times New Roman"/>
                <w:szCs w:val="18"/>
                <w:lang w:eastAsia="ar-SA"/>
              </w:rPr>
              <w:t>Use Case on AI-based Intelligent Transmission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68539" w14:textId="1C3217EF" w:rsidR="00B425CC" w:rsidRPr="00E0462E" w:rsidRDefault="00E0462E" w:rsidP="00B425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0462E">
              <w:rPr>
                <w:rFonts w:eastAsia="Times New Roman" w:cs="Arial"/>
                <w:szCs w:val="18"/>
                <w:lang w:val="de-DE" w:eastAsia="ar-SA"/>
              </w:rPr>
              <w:t>Revised to S1-252499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A9BBDA" w14:textId="7C3C5851" w:rsidR="00B425CC" w:rsidRPr="00E0462E" w:rsidRDefault="00B425CC" w:rsidP="00B425C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0462E">
              <w:rPr>
                <w:rFonts w:eastAsia="Arial Unicode MS" w:cs="Arial" w:hint="cs"/>
                <w:i/>
                <w:szCs w:val="18"/>
                <w:lang w:val="de-DE" w:eastAsia="ar-SA"/>
              </w:rPr>
              <w:t>M</w:t>
            </w:r>
            <w:r w:rsidRPr="00E0462E">
              <w:rPr>
                <w:rFonts w:eastAsia="Arial Unicode MS" w:cs="Arial"/>
                <w:i/>
                <w:szCs w:val="18"/>
                <w:lang w:val="de-DE" w:eastAsia="ar-SA"/>
              </w:rPr>
              <w:t>oved from 8.1.3</w:t>
            </w:r>
          </w:p>
          <w:p w14:paraId="4171982D" w14:textId="134163AC" w:rsidR="00B425CC" w:rsidRPr="00E0462E" w:rsidRDefault="00B425CC" w:rsidP="00B425C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0462E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183" w:history="1">
              <w:r w:rsidR="00D776AC" w:rsidRPr="00E0462E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S1-252305</w:t>
              </w:r>
            </w:hyperlink>
            <w:r w:rsidRPr="00E0462E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E0462E" w:rsidRPr="002B5B90" w14:paraId="34BD2CCF" w14:textId="77777777" w:rsidTr="00AF04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02FF7F" w14:textId="3CBEFAB9" w:rsidR="00E0462E" w:rsidRPr="00AF042C" w:rsidRDefault="00E0462E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F042C">
              <w:rPr>
                <w:rFonts w:eastAsia="Times New Roman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0B109" w14:textId="0FB1D2EE" w:rsidR="00E0462E" w:rsidRPr="00AF042C" w:rsidRDefault="00A63CC5" w:rsidP="00B425CC">
            <w:pPr>
              <w:snapToGrid w:val="0"/>
              <w:spacing w:after="0" w:line="240" w:lineRule="auto"/>
            </w:pPr>
            <w:hyperlink r:id="rId184" w:history="1">
              <w:r w:rsidR="00E0462E" w:rsidRPr="00AF042C">
                <w:rPr>
                  <w:rStyle w:val="Hyperlink"/>
                  <w:rFonts w:cs="Arial"/>
                  <w:color w:val="auto"/>
                </w:rPr>
                <w:t>S1-252499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647086" w14:textId="5F6A2ADA" w:rsidR="00E0462E" w:rsidRPr="00AF042C" w:rsidRDefault="00E0462E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F042C">
              <w:rPr>
                <w:rFonts w:eastAsia="Times New Roman"/>
                <w:szCs w:val="18"/>
                <w:lang w:eastAsia="ar-SA"/>
              </w:rPr>
              <w:t>Pengcheng</w:t>
            </w:r>
            <w:proofErr w:type="spellEnd"/>
            <w:r w:rsidRPr="00AF042C">
              <w:rPr>
                <w:rFonts w:eastAsia="Times New Roman"/>
                <w:szCs w:val="18"/>
                <w:lang w:eastAsia="ar-SA"/>
              </w:rPr>
              <w:t xml:space="preserve"> Laboratory, 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D9EBE" w14:textId="06FAD3B3" w:rsidR="00E0462E" w:rsidRPr="00AF042C" w:rsidRDefault="00E0462E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042C">
              <w:rPr>
                <w:rFonts w:eastAsia="Times New Roman"/>
                <w:szCs w:val="18"/>
                <w:lang w:eastAsia="ar-SA"/>
              </w:rPr>
              <w:t>Use Case on AI-based Intelligent Transmission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FFC59A" w14:textId="478A7DF9" w:rsidR="00E0462E" w:rsidRPr="00AF042C" w:rsidRDefault="00AF042C" w:rsidP="00B425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F042C">
              <w:rPr>
                <w:rFonts w:eastAsia="Times New Roman" w:cs="Arial"/>
                <w:szCs w:val="18"/>
                <w:lang w:val="de-DE" w:eastAsia="ar-SA"/>
              </w:rPr>
              <w:t>Revised to S1-252509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E309F4" w14:textId="77777777" w:rsidR="00E0462E" w:rsidRPr="00AF042C" w:rsidRDefault="00E0462E" w:rsidP="00E0462E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AF042C">
              <w:rPr>
                <w:rFonts w:eastAsia="Arial Unicode MS" w:cs="Arial" w:hint="cs"/>
                <w:i/>
                <w:szCs w:val="18"/>
                <w:lang w:val="de-DE" w:eastAsia="ar-SA"/>
              </w:rPr>
              <w:t>M</w:t>
            </w:r>
            <w:r w:rsidRPr="00AF042C">
              <w:rPr>
                <w:rFonts w:eastAsia="Arial Unicode MS" w:cs="Arial"/>
                <w:i/>
                <w:szCs w:val="18"/>
                <w:lang w:val="de-DE" w:eastAsia="ar-SA"/>
              </w:rPr>
              <w:t>oved from 8.1.3</w:t>
            </w:r>
          </w:p>
          <w:p w14:paraId="31B5967A" w14:textId="06019AA7" w:rsidR="00E0462E" w:rsidRPr="00AF042C" w:rsidRDefault="00E0462E" w:rsidP="00E0462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F042C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85" w:history="1">
              <w:r w:rsidRPr="00AF042C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S1-252305</w:t>
              </w:r>
            </w:hyperlink>
            <w:r w:rsidRPr="00AF042C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694C71F8" w14:textId="05A54E32" w:rsidR="00E0462E" w:rsidRPr="00AF042C" w:rsidRDefault="00E0462E" w:rsidP="00B425C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F042C">
              <w:rPr>
                <w:rFonts w:eastAsia="Arial Unicode MS" w:cs="Arial"/>
                <w:szCs w:val="18"/>
                <w:lang w:val="de-DE" w:eastAsia="ar-SA"/>
              </w:rPr>
              <w:t>Revision of S1-252439.</w:t>
            </w:r>
          </w:p>
        </w:tc>
      </w:tr>
      <w:tr w:rsidR="00AF042C" w:rsidRPr="002B5B90" w14:paraId="64ACF7AF" w14:textId="77777777" w:rsidTr="00AF04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5C65F" w14:textId="257442EF" w:rsidR="00AF042C" w:rsidRPr="00AF042C" w:rsidRDefault="00AF042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F042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7F9B6" w14:textId="1A6A7719" w:rsidR="00AF042C" w:rsidRPr="00AF042C" w:rsidRDefault="00A63CC5" w:rsidP="00B425CC">
            <w:pPr>
              <w:snapToGrid w:val="0"/>
              <w:spacing w:after="0" w:line="240" w:lineRule="auto"/>
            </w:pPr>
            <w:hyperlink r:id="rId186" w:history="1">
              <w:r w:rsidR="00AF042C" w:rsidRPr="00AF042C">
                <w:rPr>
                  <w:rStyle w:val="Hyperlink"/>
                  <w:rFonts w:cs="Arial"/>
                  <w:color w:val="auto"/>
                </w:rPr>
                <w:t>S1-252509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94BC" w14:textId="4EC4CD99" w:rsidR="00AF042C" w:rsidRPr="00AF042C" w:rsidRDefault="00AF042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F042C">
              <w:rPr>
                <w:rFonts w:eastAsia="Times New Roman"/>
                <w:szCs w:val="18"/>
                <w:lang w:eastAsia="ar-SA"/>
              </w:rPr>
              <w:t>Pengcheng</w:t>
            </w:r>
            <w:proofErr w:type="spellEnd"/>
            <w:r w:rsidRPr="00AF042C">
              <w:rPr>
                <w:rFonts w:eastAsia="Times New Roman"/>
                <w:szCs w:val="18"/>
                <w:lang w:eastAsia="ar-SA"/>
              </w:rPr>
              <w:t xml:space="preserve"> Laboratory, BUPT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DAD10" w14:textId="6F1049EF" w:rsidR="00AF042C" w:rsidRPr="00AF042C" w:rsidRDefault="00AF042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042C">
              <w:rPr>
                <w:rFonts w:eastAsia="Times New Roman"/>
                <w:szCs w:val="18"/>
                <w:lang w:eastAsia="ar-SA"/>
              </w:rPr>
              <w:t>Use Case on AI-based Intelligent Transmission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52490" w14:textId="77777777" w:rsidR="00AF042C" w:rsidRPr="00AF042C" w:rsidRDefault="00AF042C" w:rsidP="00B425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9D1F6" w14:textId="77777777" w:rsidR="00AF042C" w:rsidRPr="00AF042C" w:rsidRDefault="00AF042C" w:rsidP="00AF042C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AF042C">
              <w:rPr>
                <w:rFonts w:eastAsia="Arial Unicode MS" w:cs="Arial" w:hint="cs"/>
                <w:i/>
                <w:szCs w:val="18"/>
                <w:lang w:val="de-DE" w:eastAsia="ar-SA"/>
              </w:rPr>
              <w:t>M</w:t>
            </w:r>
            <w:r w:rsidRPr="00AF042C">
              <w:rPr>
                <w:rFonts w:eastAsia="Arial Unicode MS" w:cs="Arial"/>
                <w:i/>
                <w:szCs w:val="18"/>
                <w:lang w:val="de-DE" w:eastAsia="ar-SA"/>
              </w:rPr>
              <w:t>oved from 8.1.3</w:t>
            </w:r>
          </w:p>
          <w:p w14:paraId="56E8B92F" w14:textId="77777777" w:rsidR="00AF042C" w:rsidRPr="00AF042C" w:rsidRDefault="00AF042C" w:rsidP="00AF042C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AF042C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87" w:history="1">
              <w:r w:rsidRPr="00AF042C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S1-252305</w:t>
              </w:r>
            </w:hyperlink>
            <w:r w:rsidRPr="00AF042C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2E1AD610" w14:textId="391532B7" w:rsidR="00AF042C" w:rsidRPr="00AF042C" w:rsidRDefault="00AF042C" w:rsidP="00AF042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F042C">
              <w:rPr>
                <w:rFonts w:eastAsia="Arial Unicode MS" w:cs="Arial"/>
                <w:i/>
                <w:szCs w:val="18"/>
                <w:lang w:val="de-DE" w:eastAsia="ar-SA"/>
              </w:rPr>
              <w:t>Revision of S1-252439.</w:t>
            </w:r>
          </w:p>
          <w:p w14:paraId="46E89BC7" w14:textId="7838978C" w:rsidR="00AF042C" w:rsidRPr="00AF042C" w:rsidRDefault="00AF042C" w:rsidP="00E0462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F042C">
              <w:rPr>
                <w:rFonts w:eastAsia="Arial Unicode MS" w:cs="Arial"/>
                <w:szCs w:val="18"/>
                <w:lang w:val="de-DE" w:eastAsia="ar-SA"/>
              </w:rPr>
              <w:t>Revision of S1-252499.</w:t>
            </w:r>
          </w:p>
        </w:tc>
      </w:tr>
      <w:tr w:rsidR="00B425CC" w:rsidRPr="00B04844" w14:paraId="33D0D92A" w14:textId="77777777" w:rsidTr="006602D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F5AA74B" w14:textId="77777777" w:rsidR="00B425CC" w:rsidRPr="00F45489" w:rsidRDefault="00B425CC" w:rsidP="00B425CC">
            <w:pPr>
              <w:pStyle w:val="Heading1"/>
            </w:pPr>
            <w:bookmarkStart w:id="10" w:name="_Hlk198311431"/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425CC" w:rsidRPr="002B5B90" w14:paraId="6C71C6E5" w14:textId="77777777" w:rsidTr="006602D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EFD4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947A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4B48E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F9A2E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AB473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95C2B" w14:textId="77777777" w:rsidR="00B425CC" w:rsidRPr="00C86750" w:rsidRDefault="00B425CC" w:rsidP="00B425C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425CC" w:rsidRPr="002B5B90" w14:paraId="5E7ECA3E" w14:textId="77777777" w:rsidTr="006602D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820E5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2EBFF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48AAD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8DE0B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B4BFA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E7297" w14:textId="77777777" w:rsidR="00B425CC" w:rsidRPr="00C86750" w:rsidRDefault="00B425CC" w:rsidP="00B425C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425CC" w:rsidRPr="002B5B90" w14:paraId="1D4E6C28" w14:textId="77777777" w:rsidTr="006602D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9FFD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3833A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E2B81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7A8C3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223D2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5071A" w14:textId="77777777" w:rsidR="00B425CC" w:rsidRPr="00C86750" w:rsidRDefault="00B425CC" w:rsidP="00B425C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425CC" w:rsidRPr="002B5B90" w14:paraId="428ADDCB" w14:textId="77777777" w:rsidTr="006602D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7E9CF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19BA4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CBC90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E64A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14FAA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A221A" w14:textId="77777777" w:rsidR="00B425CC" w:rsidRPr="00C86750" w:rsidRDefault="00B425CC" w:rsidP="00B425C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425CC" w:rsidRPr="002B5B90" w14:paraId="15AAAEBB" w14:textId="77777777" w:rsidTr="006602D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B7DE0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8F603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7953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553BF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A41F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1C05" w14:textId="77777777" w:rsidR="00B425CC" w:rsidRPr="00C86750" w:rsidRDefault="00B425CC" w:rsidP="00B425C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425CC" w:rsidRPr="002B5B90" w14:paraId="573489B7" w14:textId="77777777" w:rsidTr="006602D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F747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333C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E79D7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4D5F1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582A" w14:textId="77777777" w:rsidR="00B425CC" w:rsidRPr="00C86750" w:rsidRDefault="00B425CC" w:rsidP="00B425C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2662" w14:textId="77777777" w:rsidR="00B425CC" w:rsidRPr="00C86750" w:rsidRDefault="00B425CC" w:rsidP="00B425C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425CC" w:rsidRPr="00B04844" w14:paraId="6F5FEDF8" w14:textId="77777777" w:rsidTr="006602D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5942519" w14:textId="77777777" w:rsidR="00B425CC" w:rsidRPr="00F45489" w:rsidRDefault="00B425CC" w:rsidP="00B425CC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425CC" w:rsidRPr="00B04844" w14:paraId="314348AA" w14:textId="77777777" w:rsidTr="006602D2">
        <w:trPr>
          <w:trHeight w:val="141"/>
        </w:trPr>
        <w:tc>
          <w:tcPr>
            <w:tcW w:w="14426" w:type="dxa"/>
            <w:gridSpan w:val="6"/>
            <w:shd w:val="clear" w:color="auto" w:fill="auto"/>
          </w:tcPr>
          <w:p w14:paraId="4E3944A5" w14:textId="77777777" w:rsidR="00B425CC" w:rsidRPr="00F45489" w:rsidRDefault="00B425CC" w:rsidP="00B425C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60B4A08" w14:textId="0ACF63E8" w:rsidR="00B425CC" w:rsidRPr="00894FB0" w:rsidRDefault="00B425CC" w:rsidP="00B425CC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</w:t>
            </w:r>
            <w:r w:rsidR="00A63CC5">
              <w:rPr>
                <w:rFonts w:eastAsia="Arial Unicode MS" w:cs="Arial"/>
                <w:i/>
                <w:szCs w:val="18"/>
              </w:rPr>
              <w:t xml:space="preserve">of </w:t>
            </w:r>
            <w:r w:rsidRPr="00894FB0">
              <w:rPr>
                <w:rFonts w:eastAsia="Arial Unicode MS" w:cs="Arial"/>
                <w:i/>
                <w:szCs w:val="18"/>
              </w:rPr>
              <w:t xml:space="preserve">the </w:t>
            </w:r>
            <w:r w:rsidR="00A63CC5">
              <w:rPr>
                <w:rFonts w:eastAsia="Arial Unicode MS" w:cs="Arial"/>
                <w:i/>
                <w:szCs w:val="18"/>
              </w:rPr>
              <w:t xml:space="preserve">sensing </w:t>
            </w:r>
            <w:proofErr w:type="gramStart"/>
            <w:r w:rsidR="00A63CC5">
              <w:rPr>
                <w:rFonts w:eastAsia="Arial Unicode MS" w:cs="Arial"/>
                <w:i/>
                <w:szCs w:val="18"/>
              </w:rPr>
              <w:t>session</w:t>
            </w:r>
            <w:r w:rsidRPr="00894FB0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7F44E6D9" w14:textId="77777777" w:rsidR="00A63CC5" w:rsidRDefault="00A63CC5" w:rsidP="00A63CC5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5 documents pre-agreed.</w:t>
            </w:r>
          </w:p>
          <w:p w14:paraId="1158FC7C" w14:textId="70A602E0" w:rsidR="00A63CC5" w:rsidRDefault="00A63CC5" w:rsidP="00A63CC5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No document merged into other document.</w:t>
            </w:r>
          </w:p>
          <w:p w14:paraId="1DDAD905" w14:textId="61040583" w:rsidR="00A63CC5" w:rsidRDefault="00A63CC5" w:rsidP="00A63CC5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4 documents noted.</w:t>
            </w:r>
          </w:p>
          <w:p w14:paraId="6FC46297" w14:textId="283CF05C" w:rsidR="00A63CC5" w:rsidRDefault="00EE0AA5" w:rsidP="00A63CC5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19</w:t>
            </w:r>
            <w:r w:rsidR="00A63CC5">
              <w:rPr>
                <w:rFonts w:eastAsia="Arial Unicode MS" w:cs="Arial"/>
                <w:i/>
                <w:szCs w:val="18"/>
              </w:rPr>
              <w:t xml:space="preserve"> documents still open.</w:t>
            </w:r>
          </w:p>
          <w:p w14:paraId="7A23D172" w14:textId="0C31FC35" w:rsidR="00B425CC" w:rsidRDefault="00A63CC5" w:rsidP="00B425CC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 document not handled</w:t>
            </w:r>
            <w:r w:rsidR="00EE0AA5">
              <w:rPr>
                <w:rFonts w:eastAsia="Arial Unicode MS" w:cs="Arial"/>
                <w:i/>
                <w:szCs w:val="18"/>
              </w:rPr>
              <w:t xml:space="preserve"> due to no appearance of the proponent </w:t>
            </w:r>
            <w:r w:rsidR="00EE0AA5">
              <w:rPr>
                <w:rFonts w:cs="Arial" w:hint="eastAsia"/>
                <w:i/>
                <w:szCs w:val="18"/>
                <w:lang w:eastAsia="ja-JP"/>
              </w:rPr>
              <w:t>(</w:t>
            </w:r>
            <w:r w:rsidR="00EE0AA5">
              <w:rPr>
                <w:rFonts w:cs="Arial"/>
                <w:i/>
                <w:szCs w:val="18"/>
                <w:lang w:eastAsia="ja-JP"/>
              </w:rPr>
              <w:t>2230)</w:t>
            </w:r>
          </w:p>
          <w:p w14:paraId="4751A46C" w14:textId="77777777" w:rsidR="00A63CC5" w:rsidRDefault="00A63CC5" w:rsidP="00A63CC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67EA40A9" w14:textId="2BAD53ED" w:rsidR="00A63CC5" w:rsidRPr="00894FB0" w:rsidRDefault="00A63CC5" w:rsidP="00A63CC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</w:t>
            </w:r>
            <w:r>
              <w:rPr>
                <w:rFonts w:eastAsia="Arial Unicode MS" w:cs="Arial"/>
                <w:i/>
                <w:szCs w:val="18"/>
              </w:rPr>
              <w:t xml:space="preserve">of </w:t>
            </w:r>
            <w:r w:rsidRPr="00894FB0">
              <w:rPr>
                <w:rFonts w:eastAsia="Arial Unicode MS" w:cs="Arial"/>
                <w:i/>
                <w:szCs w:val="18"/>
              </w:rPr>
              <w:t xml:space="preserve">the </w:t>
            </w:r>
            <w:r>
              <w:rPr>
                <w:rFonts w:eastAsia="Arial Unicode MS" w:cs="Arial"/>
                <w:i/>
                <w:szCs w:val="18"/>
              </w:rPr>
              <w:t xml:space="preserve">immersive </w:t>
            </w:r>
            <w:proofErr w:type="gramStart"/>
            <w:r>
              <w:rPr>
                <w:rFonts w:eastAsia="Arial Unicode MS" w:cs="Arial"/>
                <w:i/>
                <w:szCs w:val="18"/>
              </w:rPr>
              <w:t>session</w:t>
            </w:r>
            <w:r w:rsidRPr="00894FB0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7306101B" w14:textId="6487FE0C" w:rsidR="00EE0AA5" w:rsidRDefault="00A63CC5" w:rsidP="00EE0AA5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EE0AA5">
              <w:rPr>
                <w:rFonts w:eastAsia="Arial Unicode MS" w:cs="Arial"/>
                <w:i/>
                <w:szCs w:val="18"/>
                <w:lang w:eastAsia="ko-KR"/>
              </w:rPr>
              <w:t>3</w:t>
            </w:r>
            <w:r w:rsidR="00EE0AA5">
              <w:rPr>
                <w:rFonts w:eastAsia="Arial Unicode MS" w:cs="Arial"/>
                <w:i/>
                <w:szCs w:val="18"/>
                <w:lang w:eastAsia="ko-KR"/>
              </w:rPr>
              <w:t xml:space="preserve"> documents pre-agreed.</w:t>
            </w:r>
          </w:p>
          <w:p w14:paraId="4AA4CE60" w14:textId="2F98A32E" w:rsidR="00EE0AA5" w:rsidRDefault="00EE0AA5" w:rsidP="00EE0AA5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</w:t>
            </w:r>
            <w:r>
              <w:rPr>
                <w:rFonts w:eastAsia="Arial Unicode MS" w:cs="Arial"/>
                <w:i/>
                <w:szCs w:val="18"/>
              </w:rPr>
              <w:t xml:space="preserve"> document merged into </w:t>
            </w:r>
            <w:proofErr w:type="gramStart"/>
            <w:r>
              <w:rPr>
                <w:rFonts w:eastAsia="Arial Unicode MS" w:cs="Arial"/>
                <w:i/>
                <w:szCs w:val="18"/>
              </w:rPr>
              <w:t>other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document.</w:t>
            </w:r>
          </w:p>
          <w:p w14:paraId="2F8E0860" w14:textId="0B943531" w:rsidR="00EE0AA5" w:rsidRDefault="00EE0AA5" w:rsidP="00EE0AA5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  <w:proofErr w:type="gramStart"/>
            <w:r>
              <w:rPr>
                <w:rFonts w:eastAsia="Arial Unicode MS" w:cs="Arial"/>
                <w:i/>
                <w:szCs w:val="18"/>
              </w:rPr>
              <w:t>documents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noted.</w:t>
            </w:r>
          </w:p>
          <w:p w14:paraId="76E419FF" w14:textId="78DC0D53" w:rsidR="00EE0AA5" w:rsidRDefault="00EE0AA5" w:rsidP="00EE0AA5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</w:t>
            </w:r>
            <w:r>
              <w:rPr>
                <w:rFonts w:eastAsia="Arial Unicode MS" w:cs="Arial"/>
                <w:i/>
                <w:szCs w:val="18"/>
              </w:rPr>
              <w:t>2</w:t>
            </w:r>
            <w:r>
              <w:rPr>
                <w:rFonts w:eastAsia="Arial Unicode MS" w:cs="Arial"/>
                <w:i/>
                <w:szCs w:val="18"/>
              </w:rPr>
              <w:t xml:space="preserve"> documents still open.</w:t>
            </w:r>
          </w:p>
          <w:p w14:paraId="677B03E9" w14:textId="77777777" w:rsidR="00B425CC" w:rsidRDefault="00EE0AA5" w:rsidP="00EE0AA5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2525: this document was once pre-agreed however 2491 which is a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pCR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for same clause discussed and agreed its contents w/o PR part to be merged in 2525, So then 2525 goes back to OPEN.</w:t>
            </w:r>
          </w:p>
          <w:p w14:paraId="4B26F9A0" w14:textId="16A8ACEE" w:rsidR="00EE0AA5" w:rsidRPr="00A63CC5" w:rsidRDefault="00EE0AA5" w:rsidP="00EE0AA5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cs="Arial" w:hint="eastAsia"/>
                <w:i/>
                <w:szCs w:val="18"/>
                <w:lang w:eastAsia="ja-JP"/>
              </w:rPr>
              <w:t>2</w:t>
            </w:r>
            <w:r>
              <w:rPr>
                <w:rFonts w:cs="Arial"/>
                <w:i/>
                <w:szCs w:val="18"/>
                <w:lang w:eastAsia="ja-JP"/>
              </w:rPr>
              <w:t>526: proposed changed in this document for use case part is agreed to be merged into 2525. Only PR part is left in this document.</w:t>
            </w:r>
            <w:bookmarkStart w:id="11" w:name="_GoBack"/>
            <w:bookmarkEnd w:id="11"/>
          </w:p>
        </w:tc>
      </w:tr>
      <w:tr w:rsidR="00B425CC" w:rsidRPr="00B04844" w14:paraId="3AB68A3F" w14:textId="77777777" w:rsidTr="006602D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D477DEB" w14:textId="77777777" w:rsidR="00B425CC" w:rsidRPr="00F45489" w:rsidRDefault="00B425CC" w:rsidP="00B425CC">
            <w:pPr>
              <w:pStyle w:val="Heading1"/>
            </w:pPr>
            <w:r>
              <w:t xml:space="preserve">Close </w:t>
            </w:r>
          </w:p>
        </w:tc>
      </w:tr>
      <w:bookmarkEnd w:id="10"/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6F0BB" w14:textId="77777777" w:rsidR="00880A1C" w:rsidRDefault="00880A1C" w:rsidP="002E015E">
      <w:pPr>
        <w:spacing w:after="0" w:line="240" w:lineRule="auto"/>
      </w:pPr>
      <w:r>
        <w:separator/>
      </w:r>
    </w:p>
  </w:endnote>
  <w:endnote w:type="continuationSeparator" w:id="0">
    <w:p w14:paraId="598B7469" w14:textId="77777777" w:rsidR="00880A1C" w:rsidRDefault="00880A1C" w:rsidP="002E015E">
      <w:pPr>
        <w:spacing w:after="0" w:line="240" w:lineRule="auto"/>
      </w:pPr>
      <w:r>
        <w:continuationSeparator/>
      </w:r>
    </w:p>
  </w:endnote>
  <w:endnote w:type="continuationNotice" w:id="1">
    <w:p w14:paraId="0278A2DA" w14:textId="77777777" w:rsidR="00880A1C" w:rsidRDefault="00880A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 Medium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75DA7" w14:textId="77777777" w:rsidR="00880A1C" w:rsidRDefault="00880A1C" w:rsidP="002E015E">
      <w:pPr>
        <w:spacing w:after="0" w:line="240" w:lineRule="auto"/>
      </w:pPr>
      <w:r>
        <w:separator/>
      </w:r>
    </w:p>
  </w:footnote>
  <w:footnote w:type="continuationSeparator" w:id="0">
    <w:p w14:paraId="76E6C19A" w14:textId="77777777" w:rsidR="00880A1C" w:rsidRDefault="00880A1C" w:rsidP="002E015E">
      <w:pPr>
        <w:spacing w:after="0" w:line="240" w:lineRule="auto"/>
      </w:pPr>
      <w:r>
        <w:continuationSeparator/>
      </w:r>
    </w:p>
  </w:footnote>
  <w:footnote w:type="continuationNotice" w:id="1">
    <w:p w14:paraId="08C7B0DE" w14:textId="77777777" w:rsidR="00880A1C" w:rsidRDefault="00880A1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1F8D66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5"/>
  </w:num>
  <w:num w:numId="10">
    <w:abstractNumId w:val="13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7"/>
  </w:num>
  <w:num w:numId="15">
    <w:abstractNumId w:val="16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34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3DC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083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A8A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03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5AC6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679EA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958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6D11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7A9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2C1A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3EC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285A"/>
    <w:rsid w:val="003E357E"/>
    <w:rsid w:val="003E3791"/>
    <w:rsid w:val="003E37E8"/>
    <w:rsid w:val="003E395D"/>
    <w:rsid w:val="003E4A9E"/>
    <w:rsid w:val="003E4B18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02B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1B5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1B8D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C7B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C61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0733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91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313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1828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02D2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5BA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3FA0"/>
    <w:rsid w:val="007B41B0"/>
    <w:rsid w:val="007B4212"/>
    <w:rsid w:val="007B4564"/>
    <w:rsid w:val="007B527C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0E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C6C"/>
    <w:rsid w:val="00813D42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97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13"/>
    <w:rsid w:val="00834635"/>
    <w:rsid w:val="00834B4D"/>
    <w:rsid w:val="00834EE6"/>
    <w:rsid w:val="0083507C"/>
    <w:rsid w:val="0083512C"/>
    <w:rsid w:val="00835A9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A7E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0A1C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910"/>
    <w:rsid w:val="00891C16"/>
    <w:rsid w:val="00891D22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57C"/>
    <w:rsid w:val="009029DB"/>
    <w:rsid w:val="00902D6E"/>
    <w:rsid w:val="00902F39"/>
    <w:rsid w:val="00903040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3A9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A7D6C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2E5C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E82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3CC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5CE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2C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AB0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5CC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6DBD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2E04"/>
    <w:rsid w:val="00B8313F"/>
    <w:rsid w:val="00B83519"/>
    <w:rsid w:val="00B83D2C"/>
    <w:rsid w:val="00B83EB2"/>
    <w:rsid w:val="00B840AB"/>
    <w:rsid w:val="00B84443"/>
    <w:rsid w:val="00B84558"/>
    <w:rsid w:val="00B84B9C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4F03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578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056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342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02A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131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83C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2FF"/>
    <w:rsid w:val="00C827B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2A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1F2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35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3BE"/>
    <w:rsid w:val="00CF55C4"/>
    <w:rsid w:val="00CF5EF3"/>
    <w:rsid w:val="00CF6765"/>
    <w:rsid w:val="00CF6DEE"/>
    <w:rsid w:val="00CF706C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BB8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6AC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0E2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5D0"/>
    <w:rsid w:val="00E036D1"/>
    <w:rsid w:val="00E039C6"/>
    <w:rsid w:val="00E03C01"/>
    <w:rsid w:val="00E03D06"/>
    <w:rsid w:val="00E041D7"/>
    <w:rsid w:val="00E04385"/>
    <w:rsid w:val="00E0462E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232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65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5F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65C"/>
    <w:rsid w:val="00ED7E59"/>
    <w:rsid w:val="00ED7E65"/>
    <w:rsid w:val="00EE010B"/>
    <w:rsid w:val="00EE0AA5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533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48E3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155E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4B71B5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4B71B5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S029244\Documents\3GPP\SA1%23110_Fukuoka\Docs\S1-252156.zip" TargetMode="External"/><Relationship Id="rId21" Type="http://schemas.openxmlformats.org/officeDocument/2006/relationships/hyperlink" Target="file:///C:\Users\S029244\Documents\3GPP\SA1%23110_Fukuoka\Docs\S1-252325.zip" TargetMode="External"/><Relationship Id="rId42" Type="http://schemas.openxmlformats.org/officeDocument/2006/relationships/hyperlink" Target="file:///C:\Users\S029244\Documents\3GPP\SA1%23110_Fukuoka\docs\S1-252436.zip" TargetMode="External"/><Relationship Id="rId63" Type="http://schemas.openxmlformats.org/officeDocument/2006/relationships/hyperlink" Target="file:///C:\Users\S029244\Documents\3GPP\SA1%23110_Fukuoka\Docs\S1-252082.zip" TargetMode="External"/><Relationship Id="rId84" Type="http://schemas.openxmlformats.org/officeDocument/2006/relationships/hyperlink" Target="file:///C:\Users\S029244\Documents\3GPP\SA1%23110_Fukuoka\docs\S1-252517.zip" TargetMode="External"/><Relationship Id="rId138" Type="http://schemas.openxmlformats.org/officeDocument/2006/relationships/hyperlink" Target="file:///C:\Users\S029244\Documents\3GPP\SA1%23110_Fukuoka\docs\S1-252490.zip" TargetMode="External"/><Relationship Id="rId159" Type="http://schemas.openxmlformats.org/officeDocument/2006/relationships/hyperlink" Target="file:///C:\Users\S029244\Documents\3GPP\SA1%23110_Fukuoka\Docs\S1-252109.zip" TargetMode="External"/><Relationship Id="rId170" Type="http://schemas.openxmlformats.org/officeDocument/2006/relationships/hyperlink" Target="file:///C:\Users\S029244\Documents\3GPP\SA1%23110_Fukuoka\Docs\S1-252322.zip" TargetMode="External"/><Relationship Id="rId107" Type="http://schemas.openxmlformats.org/officeDocument/2006/relationships/hyperlink" Target="file:///C:\Users\S029244\Documents\3GPP\SA1%23110_Fukuoka\Docs\S1-252116.zip" TargetMode="External"/><Relationship Id="rId11" Type="http://schemas.openxmlformats.org/officeDocument/2006/relationships/hyperlink" Target="file:///C:\Users\S029244\Documents\3GPP\SA1%23110_Fukuoka\Docs\S1-252155.zip" TargetMode="External"/><Relationship Id="rId32" Type="http://schemas.openxmlformats.org/officeDocument/2006/relationships/hyperlink" Target="file:///C:\Users\S029244\Documents\3GPP\SA1%23110_Fukuoka\Docs\S1-252048.zip" TargetMode="External"/><Relationship Id="rId53" Type="http://schemas.openxmlformats.org/officeDocument/2006/relationships/hyperlink" Target="file:///C:\Users\S029244\Documents\3GPP\SA1%23110_Fukuoka\Docs\S1-252044.zip" TargetMode="External"/><Relationship Id="rId74" Type="http://schemas.openxmlformats.org/officeDocument/2006/relationships/hyperlink" Target="file:///C:\Users\S029244\Documents\3GPP\SA1%23110_Fukuoka\docs\S1-252477.zip" TargetMode="External"/><Relationship Id="rId128" Type="http://schemas.openxmlformats.org/officeDocument/2006/relationships/hyperlink" Target="file:///C:\Users\S029244\Documents\3GPP\SA1%23110_Fukuoka\docs\S1-252489.zip" TargetMode="External"/><Relationship Id="rId149" Type="http://schemas.openxmlformats.org/officeDocument/2006/relationships/hyperlink" Target="file:///C:\Users\S029244\Documents\3GPP\SA1%23110_Fukuoka\docs\S1-252526.zip" TargetMode="External"/><Relationship Id="rId5" Type="http://schemas.openxmlformats.org/officeDocument/2006/relationships/numbering" Target="numbering.xml"/><Relationship Id="rId95" Type="http://schemas.openxmlformats.org/officeDocument/2006/relationships/hyperlink" Target="file:///C:\Users\S029244\Documents\3GPP\SA1%23110_Fukuoka\Docs\S1-252301.zip" TargetMode="External"/><Relationship Id="rId160" Type="http://schemas.openxmlformats.org/officeDocument/2006/relationships/hyperlink" Target="file:///C:\Users\S029244\Documents\3GPP\SA1%23110_Fukuoka\docs\S1-252493.zip" TargetMode="External"/><Relationship Id="rId181" Type="http://schemas.openxmlformats.org/officeDocument/2006/relationships/hyperlink" Target="file:///C:\Users\S029244\Documents\3GPP\SA1%23110_Fukuoka\Docs\S1-252439.zip" TargetMode="External"/><Relationship Id="rId22" Type="http://schemas.openxmlformats.org/officeDocument/2006/relationships/hyperlink" Target="file:///C:\Users\S029244\Documents\3GPP\SA1%23110_Fukuoka\docs\S1-252462.zip" TargetMode="External"/><Relationship Id="rId43" Type="http://schemas.openxmlformats.org/officeDocument/2006/relationships/hyperlink" Target="file:///C:\Users\S029244\Documents\3GPP\SA1%23110_Fukuoka\Docs\S1-252043.zip" TargetMode="External"/><Relationship Id="rId64" Type="http://schemas.openxmlformats.org/officeDocument/2006/relationships/hyperlink" Target="file:///C:\Users\S029244\Documents\3GPP\SA1%23110_Fukuoka\docs\S1-252472.zip" TargetMode="External"/><Relationship Id="rId118" Type="http://schemas.openxmlformats.org/officeDocument/2006/relationships/hyperlink" Target="file:///C:\Users\S029244\Documents\3GPP\SA1%23110_Fukuoka\Docs\S1-252156.zip" TargetMode="External"/><Relationship Id="rId139" Type="http://schemas.openxmlformats.org/officeDocument/2006/relationships/hyperlink" Target="file:///C:\Users\S029244\Documents\3GPP\SA1%23110_Fukuoka\Docs\S1-252042.zip" TargetMode="External"/><Relationship Id="rId85" Type="http://schemas.openxmlformats.org/officeDocument/2006/relationships/hyperlink" Target="file:///C:\Users\S029244\Documents\3GPP\SA1%23110_Fukuoka\Docs\S1-252259.zip" TargetMode="External"/><Relationship Id="rId150" Type="http://schemas.openxmlformats.org/officeDocument/2006/relationships/hyperlink" Target="file:///C:\Users\S029244\Documents\3GPP\SA1%23110_Fukuoka\Docs\S1-252188.zip" TargetMode="External"/><Relationship Id="rId171" Type="http://schemas.openxmlformats.org/officeDocument/2006/relationships/hyperlink" Target="file:///C:\Users\S029244\Documents\3GPP\SA1%23110_Fukuoka\Docs\S1-252288.zip" TargetMode="External"/><Relationship Id="rId12" Type="http://schemas.openxmlformats.org/officeDocument/2006/relationships/hyperlink" Target="file:///C:\Users\S029244\Documents\3GPP\SA1%23110_Fukuoka\Docs\S1-252155.zip" TargetMode="External"/><Relationship Id="rId33" Type="http://schemas.openxmlformats.org/officeDocument/2006/relationships/hyperlink" Target="file:///C:\Users\S029244\Documents\3GPP\SA1%23110_Fukuoka\docs\S1-252516.zip" TargetMode="External"/><Relationship Id="rId108" Type="http://schemas.openxmlformats.org/officeDocument/2006/relationships/hyperlink" Target="file:///C:\Users\S029244\Documents\3GPP\SA1%23110_Fukuoka\docs\S1-252486.zip" TargetMode="External"/><Relationship Id="rId129" Type="http://schemas.openxmlformats.org/officeDocument/2006/relationships/hyperlink" Target="file:///C:\Users\S029244\Documents\3GPP\SA1%23110_Fukuoka\docs\S1-252524.zip" TargetMode="External"/><Relationship Id="rId54" Type="http://schemas.openxmlformats.org/officeDocument/2006/relationships/hyperlink" Target="file:///C:\Users\S029244\Documents\3GPP\SA1%23110_Fukuoka\Docs\S1-252183.zip" TargetMode="External"/><Relationship Id="rId75" Type="http://schemas.openxmlformats.org/officeDocument/2006/relationships/hyperlink" Target="file:///C:\Users\S029244\Documents\3GPP\SA1%23110_Fukuoka\docs\S1-252522.zip" TargetMode="External"/><Relationship Id="rId96" Type="http://schemas.openxmlformats.org/officeDocument/2006/relationships/hyperlink" Target="file:///C:\Users\S029244\Documents\3GPP\SA1%23110_Fukuoka\docs\S1-252484.zip" TargetMode="External"/><Relationship Id="rId140" Type="http://schemas.openxmlformats.org/officeDocument/2006/relationships/hyperlink" Target="file:///C:\Users\S029244\Documents\3GPP\SA1%23110_Fukuoka\Docs\S1-252169.zip" TargetMode="External"/><Relationship Id="rId161" Type="http://schemas.openxmlformats.org/officeDocument/2006/relationships/hyperlink" Target="file:///C:\Users\S029244\Documents\3GPP\SA1%23110_Fukuoka\Docs\S1-252150.zip" TargetMode="External"/><Relationship Id="rId182" Type="http://schemas.openxmlformats.org/officeDocument/2006/relationships/hyperlink" Target="file:///C:\Users\S029244\Documents\3GPP\SA1%23110_Fukuoka\Docs\S1-252439.zip" TargetMode="External"/><Relationship Id="rId6" Type="http://schemas.openxmlformats.org/officeDocument/2006/relationships/styles" Target="styles.xml"/><Relationship Id="rId23" Type="http://schemas.openxmlformats.org/officeDocument/2006/relationships/hyperlink" Target="file:///C:\Users\S029244\Documents\3GPP\SA1%23110_Fukuoka\docs\S1-252515.zip" TargetMode="External"/><Relationship Id="rId119" Type="http://schemas.openxmlformats.org/officeDocument/2006/relationships/hyperlink" Target="file:///C:\Users\S029244\Documents\3GPP\SA1%23110_Fukuoka\Docs\S1-252027.zip" TargetMode="External"/><Relationship Id="rId44" Type="http://schemas.openxmlformats.org/officeDocument/2006/relationships/hyperlink" Target="file:///C:\Users\S029244\Documents\3GPP\SA1%23110_Fukuoka\Docs\S1-252044.zip" TargetMode="External"/><Relationship Id="rId65" Type="http://schemas.openxmlformats.org/officeDocument/2006/relationships/hyperlink" Target="file:///C:\Users\S029244\Documents\3GPP\SA1%23110_Fukuoka\Docs\S1-252110.zip" TargetMode="External"/><Relationship Id="rId86" Type="http://schemas.openxmlformats.org/officeDocument/2006/relationships/hyperlink" Target="file:///C:\Users\S029244\Documents\3GPP\SA1%23110_Fukuoka\docs\S1-252481.zip" TargetMode="External"/><Relationship Id="rId130" Type="http://schemas.openxmlformats.org/officeDocument/2006/relationships/hyperlink" Target="file:///C:\Users\S029244\Documents\3GPP\SA1%23110_Fukuoka\Docs\S1-252042.zip" TargetMode="External"/><Relationship Id="rId151" Type="http://schemas.openxmlformats.org/officeDocument/2006/relationships/hyperlink" Target="file:///C:\Users\S029244\Documents\3GPP\SA1%23110_Fukuoka\docs\S1-252492.zip" TargetMode="External"/><Relationship Id="rId172" Type="http://schemas.openxmlformats.org/officeDocument/2006/relationships/hyperlink" Target="file:///C:\Users\S029244\Documents\3GPP\SA1%23110_Fukuoka\docs\S1-252501.zip" TargetMode="External"/><Relationship Id="rId13" Type="http://schemas.openxmlformats.org/officeDocument/2006/relationships/hyperlink" Target="file:///C:\Users\S029244\Documents\3GPP\SA1%23110_Fukuoka\Docs\S1-252025.zip" TargetMode="External"/><Relationship Id="rId18" Type="http://schemas.openxmlformats.org/officeDocument/2006/relationships/hyperlink" Target="file:///C:\Users\S029244\Documents\3GPP\SA1%23110_Fukuoka\docs\S1-252503.zip" TargetMode="External"/><Relationship Id="rId39" Type="http://schemas.openxmlformats.org/officeDocument/2006/relationships/hyperlink" Target="file:///C:\Users\S029244\Documents\3GPP\SA1%23110_Fukuoka\Docs\S1-252079.zip" TargetMode="External"/><Relationship Id="rId109" Type="http://schemas.openxmlformats.org/officeDocument/2006/relationships/hyperlink" Target="file:///C:\Users\S029244\Documents\3GPP\SA1%23110_Fukuoka\Docs\S1-252116.zip" TargetMode="External"/><Relationship Id="rId34" Type="http://schemas.openxmlformats.org/officeDocument/2006/relationships/hyperlink" Target="file:///C:\Users\S029244\Documents\3GPP\SA1%23110_Fukuoka\Docs\S1-252048.zip" TargetMode="External"/><Relationship Id="rId50" Type="http://schemas.openxmlformats.org/officeDocument/2006/relationships/hyperlink" Target="file:///C:\Users\S029244\Documents\3GPP\SA1%23110_Fukuoka\docs\S1-252467.zip" TargetMode="External"/><Relationship Id="rId55" Type="http://schemas.openxmlformats.org/officeDocument/2006/relationships/hyperlink" Target="file:///C:\Users\S029244\Documents\3GPP\SA1%23110_Fukuoka\docs\S1-252468.zip" TargetMode="External"/><Relationship Id="rId76" Type="http://schemas.openxmlformats.org/officeDocument/2006/relationships/hyperlink" Target="file:///C:\Users\S029244\Documents\3GPP\SA1%23110_Fukuoka\Docs\S1-252143.zip" TargetMode="External"/><Relationship Id="rId97" Type="http://schemas.openxmlformats.org/officeDocument/2006/relationships/hyperlink" Target="file:///C:\Users\S029244\Documents\3GPP\SA1%23110_Fukuoka\docs\S1-252523.zip" TargetMode="External"/><Relationship Id="rId104" Type="http://schemas.openxmlformats.org/officeDocument/2006/relationships/hyperlink" Target="file:///C:\Users\S029244\Documents\3GPP\SA1%23110_Fukuoka\Docs\S1-252116.zip" TargetMode="External"/><Relationship Id="rId120" Type="http://schemas.openxmlformats.org/officeDocument/2006/relationships/hyperlink" Target="file:///C:\Users\S029244\Documents\3GPP\SA1%23110_Fukuoka\Docs\S1-252045.zip" TargetMode="External"/><Relationship Id="rId125" Type="http://schemas.openxmlformats.org/officeDocument/2006/relationships/hyperlink" Target="file:///C:\Users\S029244\Documents\3GPP\SA1%23110_Fukuoka\docs\S1-252488.zip" TargetMode="External"/><Relationship Id="rId141" Type="http://schemas.openxmlformats.org/officeDocument/2006/relationships/hyperlink" Target="file:///C:\Users\S029244\Documents\3GPP\SA1%23110_Fukuoka\docs\S1-252519.zip" TargetMode="External"/><Relationship Id="rId146" Type="http://schemas.openxmlformats.org/officeDocument/2006/relationships/hyperlink" Target="file:///C:\Users\S029244\Documents\3GPP\SA1%23110_Fukuoka\Docs\S1-252169.zip" TargetMode="External"/><Relationship Id="rId167" Type="http://schemas.openxmlformats.org/officeDocument/2006/relationships/hyperlink" Target="file:///C:\Users\S029244\Documents\3GPP\SA1%23110_Fukuoka\docs\S1-252496.zip" TargetMode="External"/><Relationship Id="rId188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hyperlink" Target="file:///C:\Users\S029244\Documents\3GPP\SA1%23110_Fukuoka\Docs\S1-252115.zip" TargetMode="External"/><Relationship Id="rId92" Type="http://schemas.openxmlformats.org/officeDocument/2006/relationships/hyperlink" Target="file:///C:\Users\S029244\Documents\3GPP\SA1%23110_Fukuoka\Docs\S1-252297.zip" TargetMode="External"/><Relationship Id="rId162" Type="http://schemas.openxmlformats.org/officeDocument/2006/relationships/hyperlink" Target="file:///C:\Users\S029244\Documents\3GPP\SA1%23110_Fukuoka\docs\S1-252494.zip" TargetMode="External"/><Relationship Id="rId183" Type="http://schemas.openxmlformats.org/officeDocument/2006/relationships/hyperlink" Target="file:///C:\Users\S029244\Documents\3GPP\SA1%23110_Fukuoka\Docs\S1-252305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S029244\Documents\3GPP\SA1%23110_Fukuoka\Docs\S1-252167.zip" TargetMode="External"/><Relationship Id="rId24" Type="http://schemas.openxmlformats.org/officeDocument/2006/relationships/hyperlink" Target="file:///C:\Users\S029244\Documents\3GPP\SA1%23110_Fukuoka\Docs\S1-252230.zip" TargetMode="External"/><Relationship Id="rId40" Type="http://schemas.openxmlformats.org/officeDocument/2006/relationships/hyperlink" Target="file:///C:\Users\S029244\Documents\3GPP\SA1%23110_Fukuoka\Docs\S1-252079.zip" TargetMode="External"/><Relationship Id="rId45" Type="http://schemas.openxmlformats.org/officeDocument/2006/relationships/hyperlink" Target="file:///C:\Users\S029244\Documents\3GPP\SA1%23110_Fukuoka\Docs\S1-252080.zip" TargetMode="External"/><Relationship Id="rId66" Type="http://schemas.openxmlformats.org/officeDocument/2006/relationships/hyperlink" Target="file:///C:\Users\S029244\Documents\3GPP\SA1%23110_Fukuoka\docs\S1-252473.zip" TargetMode="External"/><Relationship Id="rId87" Type="http://schemas.openxmlformats.org/officeDocument/2006/relationships/hyperlink" Target="file:///C:\Users\S029244\Documents\3GPP\SA1%23110_Fukuoka\docs\S1-252518.zip" TargetMode="External"/><Relationship Id="rId110" Type="http://schemas.openxmlformats.org/officeDocument/2006/relationships/hyperlink" Target="file:///C:\Users\S029244\Documents\3GPP\SA1%23110_Fukuoka\docs\S1-252512.zip" TargetMode="External"/><Relationship Id="rId115" Type="http://schemas.openxmlformats.org/officeDocument/2006/relationships/hyperlink" Target="file:///C:\Users\S029244\Documents\3GPP\SA1%23110_Fukuoka\Docs\S1-252047.zip" TargetMode="External"/><Relationship Id="rId131" Type="http://schemas.openxmlformats.org/officeDocument/2006/relationships/hyperlink" Target="file:///C:\Users\S029244\Documents\3GPP\SA1%23110_Fukuoka\Docs\S1-252169.zip" TargetMode="External"/><Relationship Id="rId136" Type="http://schemas.openxmlformats.org/officeDocument/2006/relationships/hyperlink" Target="file:///C:\Users\S029244\Documents\3GPP\SA1%23110_Fukuoka\Docs\S1-252042.zip" TargetMode="External"/><Relationship Id="rId157" Type="http://schemas.openxmlformats.org/officeDocument/2006/relationships/hyperlink" Target="file:///C:\Users\S029244\Documents\3GPP\SA1%23110_Fukuoka\docs\S1-252487.zip" TargetMode="External"/><Relationship Id="rId178" Type="http://schemas.openxmlformats.org/officeDocument/2006/relationships/hyperlink" Target="file:///C:\Users\S029244\Documents\3GPP\SA1%23110_Fukuoka\Docs\S1-252342.zip" TargetMode="External"/><Relationship Id="rId61" Type="http://schemas.openxmlformats.org/officeDocument/2006/relationships/hyperlink" Target="file:///C:\Users\S029244\Documents\3GPP\SA1%23110_Fukuoka\docs\S1-252470.zip" TargetMode="External"/><Relationship Id="rId82" Type="http://schemas.openxmlformats.org/officeDocument/2006/relationships/hyperlink" Target="file:///C:\Users\S029244\Documents\3GPP\SA1%23110_Fukuoka\Docs\S1-252258.zip" TargetMode="External"/><Relationship Id="rId152" Type="http://schemas.openxmlformats.org/officeDocument/2006/relationships/hyperlink" Target="file:///C:\Users\S029244\Documents\3GPP\SA1%23110_Fukuoka\Docs\S1-252314.zip" TargetMode="External"/><Relationship Id="rId173" Type="http://schemas.openxmlformats.org/officeDocument/2006/relationships/hyperlink" Target="file:///C:\Users\S029244\Documents\3GPP\SA1%23110_Fukuoka\Docs\S1-252288.zip" TargetMode="External"/><Relationship Id="rId19" Type="http://schemas.openxmlformats.org/officeDocument/2006/relationships/hyperlink" Target="file:///C:\Users\S029244\Documents\3GPP\SA1%23110_Fukuoka\Docs\S1-252343.zip" TargetMode="External"/><Relationship Id="rId14" Type="http://schemas.openxmlformats.org/officeDocument/2006/relationships/hyperlink" Target="file:///C:\Users\S029244\Documents\3GPP\SA1%23110_Fukuoka\docs\S1-252463.zip" TargetMode="External"/><Relationship Id="rId30" Type="http://schemas.openxmlformats.org/officeDocument/2006/relationships/hyperlink" Target="file:///C:\Users\S029244\Documents\3GPP\SA1%23110_Fukuoka\Docs\S1-252048.zip" TargetMode="External"/><Relationship Id="rId35" Type="http://schemas.openxmlformats.org/officeDocument/2006/relationships/hyperlink" Target="file:///C:\Users\S029244\Documents\3GPP\SA1%23110_Fukuoka\Docs\S1-252088.zip" TargetMode="External"/><Relationship Id="rId56" Type="http://schemas.openxmlformats.org/officeDocument/2006/relationships/hyperlink" Target="file:///C:\Users\S029244\Documents\3GPP\SA1%23110_Fukuoka\docs\S1-252504.zip" TargetMode="External"/><Relationship Id="rId77" Type="http://schemas.openxmlformats.org/officeDocument/2006/relationships/hyperlink" Target="file:///C:\Users\S029244\Documents\3GPP\SA1%23110_Fukuoka\docs\S1-252478.zip" TargetMode="External"/><Relationship Id="rId100" Type="http://schemas.openxmlformats.org/officeDocument/2006/relationships/hyperlink" Target="file:///C:\Users\S029244\Documents\3GPP\SA1%23110_Fukuoka\docs\S1-252513.zip" TargetMode="External"/><Relationship Id="rId105" Type="http://schemas.openxmlformats.org/officeDocument/2006/relationships/hyperlink" Target="file:///C:\Users\S029244\Documents\3GPP\SA1%23110_Fukuoka\Docs\S1-252397.zip" TargetMode="External"/><Relationship Id="rId126" Type="http://schemas.openxmlformats.org/officeDocument/2006/relationships/hyperlink" Target="file:///C:\Users\S029244\Documents\3GPP\SA1%23110_Fukuoka\docs\S1-252510.zip" TargetMode="External"/><Relationship Id="rId147" Type="http://schemas.openxmlformats.org/officeDocument/2006/relationships/hyperlink" Target="file:///C:\Users\S029244\Documents\3GPP\SA1%23110_Fukuoka\Docs\S1-252189.zip" TargetMode="External"/><Relationship Id="rId168" Type="http://schemas.openxmlformats.org/officeDocument/2006/relationships/hyperlink" Target="file:///C:\Users\S029244\Documents\3GPP\SA1%23110_Fukuoka\Docs\S1-252288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S029244\Documents\3GPP\SA1%23110_Fukuoka\Docs\S1-252044.zip" TargetMode="External"/><Relationship Id="rId72" Type="http://schemas.openxmlformats.org/officeDocument/2006/relationships/hyperlink" Target="file:///C:\Users\S029244\Documents\3GPP\SA1%23110_Fukuoka\docs\S1-252476.zip" TargetMode="External"/><Relationship Id="rId93" Type="http://schemas.openxmlformats.org/officeDocument/2006/relationships/hyperlink" Target="file:///C:\Users\S029244\Documents\3GPP\SA1%23110_Fukuoka\docs\S1-252483.zip" TargetMode="External"/><Relationship Id="rId98" Type="http://schemas.openxmlformats.org/officeDocument/2006/relationships/hyperlink" Target="file:///C:\Users\S029244\Documents\3GPP\SA1%23110_Fukuoka\Docs\S1-252313.zip" TargetMode="External"/><Relationship Id="rId121" Type="http://schemas.openxmlformats.org/officeDocument/2006/relationships/hyperlink" Target="file:///C:\Users\S029244\Documents\3GPP\SA1%23110_Fukuoka\Docs\S1-252053.zip" TargetMode="External"/><Relationship Id="rId142" Type="http://schemas.openxmlformats.org/officeDocument/2006/relationships/hyperlink" Target="file:///C:\Users\S029244\Documents\3GPP\SA1%23110_Fukuoka\Docs\S1-252042.zip" TargetMode="External"/><Relationship Id="rId163" Type="http://schemas.openxmlformats.org/officeDocument/2006/relationships/hyperlink" Target="file:///C:\Users\S029244\Documents\3GPP\SA1%23110_Fukuoka\docs\S1-252511.zip" TargetMode="External"/><Relationship Id="rId184" Type="http://schemas.openxmlformats.org/officeDocument/2006/relationships/hyperlink" Target="file:///C:\Users\S029244\Documents\3GPP\SA1%23110_Fukuoka\docs\S1-252499.zip" TargetMode="External"/><Relationship Id="rId189" Type="http://schemas.openxmlformats.org/officeDocument/2006/relationships/theme" Target="theme/theme1.xml"/><Relationship Id="rId3" Type="http://schemas.openxmlformats.org/officeDocument/2006/relationships/customXml" Target="../customXml/item3.xml"/><Relationship Id="rId25" Type="http://schemas.openxmlformats.org/officeDocument/2006/relationships/hyperlink" Target="file:///C:\Users\S029244\Documents\3GPP\SA1%23110_Fukuoka\Docs\S1-252182.zip" TargetMode="External"/><Relationship Id="rId46" Type="http://schemas.openxmlformats.org/officeDocument/2006/relationships/hyperlink" Target="file:///C:\Users\S029244\Documents\3GPP\SA1%23110_Fukuoka\Docs\S1-252080.zip" TargetMode="External"/><Relationship Id="rId67" Type="http://schemas.openxmlformats.org/officeDocument/2006/relationships/hyperlink" Target="file:///C:\Users\S029244\Documents\3GPP\SA1%23110_Fukuoka\Docs\S1-252111.zip" TargetMode="External"/><Relationship Id="rId116" Type="http://schemas.openxmlformats.org/officeDocument/2006/relationships/hyperlink" Target="file:///C:\Users\S029244\Documents\3GPP\SA1%23110_Fukuoka\Docs\S1-252027.zip" TargetMode="External"/><Relationship Id="rId137" Type="http://schemas.openxmlformats.org/officeDocument/2006/relationships/hyperlink" Target="file:///C:\Users\S029244\Documents\3GPP\SA1%23110_Fukuoka\Docs\S1-252169.zip" TargetMode="External"/><Relationship Id="rId158" Type="http://schemas.openxmlformats.org/officeDocument/2006/relationships/hyperlink" Target="file:///C:\Users\S029244\Documents\3GPP\SA1%23110_Fukuoka\Docs\S1-252194.zip" TargetMode="External"/><Relationship Id="rId20" Type="http://schemas.openxmlformats.org/officeDocument/2006/relationships/hyperlink" Target="file:///C:\Users\S029244\Documents\3GPP\SA1%23110_Fukuoka\docs\S1-252461.zip" TargetMode="External"/><Relationship Id="rId41" Type="http://schemas.openxmlformats.org/officeDocument/2006/relationships/hyperlink" Target="file:///C:\Users\S029244\Documents\3GPP\SA1%23110_Fukuoka\Docs\S1-252043.zip" TargetMode="External"/><Relationship Id="rId62" Type="http://schemas.openxmlformats.org/officeDocument/2006/relationships/hyperlink" Target="file:///C:\Users\S029244\Documents\3GPP\SA1%23110_Fukuoka\docs\S1-252506.zip" TargetMode="External"/><Relationship Id="rId83" Type="http://schemas.openxmlformats.org/officeDocument/2006/relationships/hyperlink" Target="file:///C:\Users\S029244\Documents\3GPP\SA1%23110_Fukuoka\docs\S1-252480.zip" TargetMode="External"/><Relationship Id="rId88" Type="http://schemas.openxmlformats.org/officeDocument/2006/relationships/hyperlink" Target="file:///C:\Users\S029244\Documents\3GPP\SA1%23110_Fukuoka\Docs\S1-252269.zip" TargetMode="External"/><Relationship Id="rId111" Type="http://schemas.openxmlformats.org/officeDocument/2006/relationships/hyperlink" Target="file:///C:\Users\S029244\Documents\3GPP\SA1%23110_Fukuoka\Docs\S1-252116.zip" TargetMode="External"/><Relationship Id="rId132" Type="http://schemas.openxmlformats.org/officeDocument/2006/relationships/hyperlink" Target="file:///C:\Users\S029244\Documents\3GPP\SA1%23110_Fukuoka\Docs\S1-252169.zip" TargetMode="External"/><Relationship Id="rId153" Type="http://schemas.openxmlformats.org/officeDocument/2006/relationships/hyperlink" Target="file:///C:\Users\S029244\Documents\3GPP\SA1%23110_Fukuoka\Docs\S1-252194.zip" TargetMode="External"/><Relationship Id="rId174" Type="http://schemas.openxmlformats.org/officeDocument/2006/relationships/hyperlink" Target="file:///C:\Users\S029244\Documents\3GPP\SA1%23110_Fukuoka\docs\S1-252502.zip" TargetMode="External"/><Relationship Id="rId179" Type="http://schemas.openxmlformats.org/officeDocument/2006/relationships/hyperlink" Target="file:///C:\Users\S029244\Documents\3GPP\SA1%23110_Fukuoka\docs\S1-252498.zip" TargetMode="External"/><Relationship Id="rId15" Type="http://schemas.openxmlformats.org/officeDocument/2006/relationships/hyperlink" Target="file:///C:\Users\S029244\Documents\3GPP\SA1%23110_Fukuoka\Docs\S1-252025.zip" TargetMode="External"/><Relationship Id="rId36" Type="http://schemas.openxmlformats.org/officeDocument/2006/relationships/hyperlink" Target="file:///C:\Users\S029244\Documents\3GPP\SA1%23110_Fukuoka\docs\S1-252466.zip" TargetMode="External"/><Relationship Id="rId57" Type="http://schemas.openxmlformats.org/officeDocument/2006/relationships/hyperlink" Target="file:///C:\Users\S029244\Documents\3GPP\SA1%23110_Fukuoka\Docs\S1-252149.zip" TargetMode="External"/><Relationship Id="rId106" Type="http://schemas.openxmlformats.org/officeDocument/2006/relationships/hyperlink" Target="file:///C:\Users\S029244\Documents\3GPP\SA1%23110_Fukuoka\Docs\S1-252397.zip" TargetMode="External"/><Relationship Id="rId127" Type="http://schemas.openxmlformats.org/officeDocument/2006/relationships/hyperlink" Target="file:///C:\Users\S029244\Documents\3GPP\SA1%23110_Fukuoka\Docs\S1-252327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S029244\Documents\3GPP\SA1%23110_Fukuoka\docs\S1-252465.zip" TargetMode="External"/><Relationship Id="rId52" Type="http://schemas.openxmlformats.org/officeDocument/2006/relationships/hyperlink" Target="file:///C:\Users\S029244\Documents\3GPP\SA1%23110_Fukuoka\docs\S1-252508.zip" TargetMode="External"/><Relationship Id="rId73" Type="http://schemas.openxmlformats.org/officeDocument/2006/relationships/hyperlink" Target="file:///C:\Users\S029244\Documents\3GPP\SA1%23110_Fukuoka\Docs\S1-252134.zip" TargetMode="External"/><Relationship Id="rId78" Type="http://schemas.openxmlformats.org/officeDocument/2006/relationships/hyperlink" Target="file:///C:\Users\S029244\Documents\3GPP\SA1%23110_Fukuoka\docs\S1-252507.zip" TargetMode="External"/><Relationship Id="rId94" Type="http://schemas.openxmlformats.org/officeDocument/2006/relationships/hyperlink" Target="file:///C:\Users\S029244\Documents\3GPP\SA1%23110_Fukuoka\docs\S1-252514.zip" TargetMode="External"/><Relationship Id="rId99" Type="http://schemas.openxmlformats.org/officeDocument/2006/relationships/hyperlink" Target="file:///C:\Users\S029244\Documents\3GPP\SA1%23110_Fukuoka\docs\S1-252485.zip" TargetMode="External"/><Relationship Id="rId101" Type="http://schemas.openxmlformats.org/officeDocument/2006/relationships/hyperlink" Target="file:///C:\Users\S029244\Documents\3GPP\SA1%23110_Fukuoka\docs\S1-252520.zip" TargetMode="External"/><Relationship Id="rId122" Type="http://schemas.openxmlformats.org/officeDocument/2006/relationships/hyperlink" Target="file:///C:\Users\S029244\Documents\3GPP\SA1%23110_Fukuoka\Docs\S1-252053.zip" TargetMode="External"/><Relationship Id="rId143" Type="http://schemas.openxmlformats.org/officeDocument/2006/relationships/hyperlink" Target="file:///C:\Users\S029244\Documents\3GPP\SA1%23110_Fukuoka\Docs\S1-252169.zip" TargetMode="External"/><Relationship Id="rId148" Type="http://schemas.openxmlformats.org/officeDocument/2006/relationships/hyperlink" Target="file:///C:\Users\S029244\Documents\3GPP\SA1%23110_Fukuoka\docs\S1-252491.zip" TargetMode="External"/><Relationship Id="rId164" Type="http://schemas.openxmlformats.org/officeDocument/2006/relationships/hyperlink" Target="file:///C:\Users\S029244\Documents\3GPP\SA1%23110_Fukuoka\Docs\S1-252219.zip" TargetMode="External"/><Relationship Id="rId169" Type="http://schemas.openxmlformats.org/officeDocument/2006/relationships/hyperlink" Target="file:///C:\Users\S029244\Documents\3GPP\SA1%23110_Fukuoka\Docs\S1-252322.zip" TargetMode="External"/><Relationship Id="rId185" Type="http://schemas.openxmlformats.org/officeDocument/2006/relationships/hyperlink" Target="file:///C:\Users\S029244\Documents\3GPP\SA1%23110_Fukuoka\Docs\S1-252305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file:///C:\Users\S029244\Documents\3GPP\SA1%23110_Fukuoka\Docs\S1-252305.zip" TargetMode="External"/><Relationship Id="rId26" Type="http://schemas.openxmlformats.org/officeDocument/2006/relationships/hyperlink" Target="file:///C:\Users\S029244\Documents\3GPP\SA1%23110_Fukuoka\docs\S1-252464.zip" TargetMode="External"/><Relationship Id="rId47" Type="http://schemas.openxmlformats.org/officeDocument/2006/relationships/hyperlink" Target="file:///C:\Users\S029244\Documents\3GPP\SA1%23110_Fukuoka\Docs\S1-252044.zip" TargetMode="External"/><Relationship Id="rId68" Type="http://schemas.openxmlformats.org/officeDocument/2006/relationships/hyperlink" Target="file:///C:\Users\S029244\Documents\3GPP\SA1%23110_Fukuoka\docs\S1-252474.zip" TargetMode="External"/><Relationship Id="rId89" Type="http://schemas.openxmlformats.org/officeDocument/2006/relationships/hyperlink" Target="file:///C:\Users\S029244\Documents\3GPP\SA1%23110_Fukuoka\docs\S1-252482.zip" TargetMode="External"/><Relationship Id="rId112" Type="http://schemas.openxmlformats.org/officeDocument/2006/relationships/hyperlink" Target="file:///C:\Users\S029244\Documents\3GPP\SA1%23110_Fukuoka\Docs\S1-252046.zip" TargetMode="External"/><Relationship Id="rId133" Type="http://schemas.openxmlformats.org/officeDocument/2006/relationships/hyperlink" Target="file:///C:\Users\S029244\Documents\3GPP\SA1%23110_Fukuoka\Docs\S1-252406.zip" TargetMode="External"/><Relationship Id="rId154" Type="http://schemas.openxmlformats.org/officeDocument/2006/relationships/hyperlink" Target="file:///C:\Users\S029244\Documents\3GPP\SA1%23110_Fukuoka\Docs\S1-252374.zip" TargetMode="External"/><Relationship Id="rId175" Type="http://schemas.openxmlformats.org/officeDocument/2006/relationships/hyperlink" Target="file:///C:\Users\S029244\Documents\3GPP\SA1%23110_Fukuoka\Docs\S1-252288.zip" TargetMode="External"/><Relationship Id="rId16" Type="http://schemas.openxmlformats.org/officeDocument/2006/relationships/hyperlink" Target="file:///C:\Users\S029244\Documents\3GPP\SA1%23110_Fukuoka\Docs\S1-252278.zip" TargetMode="External"/><Relationship Id="rId37" Type="http://schemas.openxmlformats.org/officeDocument/2006/relationships/hyperlink" Target="file:///C:\Users\S029244\Documents\3GPP\SA1%23110_Fukuoka\docs\S1-252500.zip" TargetMode="External"/><Relationship Id="rId58" Type="http://schemas.openxmlformats.org/officeDocument/2006/relationships/hyperlink" Target="file:///C:\Users\S029244\Documents\3GPP\SA1%23110_Fukuoka\docs\S1-252469.zip" TargetMode="External"/><Relationship Id="rId79" Type="http://schemas.openxmlformats.org/officeDocument/2006/relationships/hyperlink" Target="file:///C:\Users\S029244\Documents\3GPP\SA1%23110_Fukuoka\docs\S1-252527.zip" TargetMode="External"/><Relationship Id="rId102" Type="http://schemas.openxmlformats.org/officeDocument/2006/relationships/hyperlink" Target="file:///C:\Users\S029244\Documents\3GPP\SA1%23110_Fukuoka\docs\S1-252521.zip" TargetMode="External"/><Relationship Id="rId123" Type="http://schemas.openxmlformats.org/officeDocument/2006/relationships/hyperlink" Target="file:///C:\Users\S029244\Documents\3GPP\SA1%23110_Fukuoka\Docs\S1-252045.zip" TargetMode="External"/><Relationship Id="rId144" Type="http://schemas.openxmlformats.org/officeDocument/2006/relationships/hyperlink" Target="file:///C:\Users\S029244\Documents\3GPP\SA1%23110_Fukuoka\docs\S1-252525.zip" TargetMode="External"/><Relationship Id="rId90" Type="http://schemas.openxmlformats.org/officeDocument/2006/relationships/hyperlink" Target="file:///C:\Users\S029244\Documents\3GPP\SA1%23110_Fukuoka\Docs\S1-252290.zip" TargetMode="External"/><Relationship Id="rId165" Type="http://schemas.openxmlformats.org/officeDocument/2006/relationships/hyperlink" Target="file:///C:\Users\S029244\Documents\3GPP\SA1%23110_Fukuoka\docs\S1-252495.zip" TargetMode="External"/><Relationship Id="rId186" Type="http://schemas.openxmlformats.org/officeDocument/2006/relationships/hyperlink" Target="file:///C:\Users\S029244\Documents\3GPP\SA1%23110_Fukuoka\docs\S1-252509.zip" TargetMode="External"/><Relationship Id="rId27" Type="http://schemas.openxmlformats.org/officeDocument/2006/relationships/hyperlink" Target="file:///C:\Users\S029244\Documents\3GPP\SA1%23110_Fukuoka\Docs\S1-252048.zip" TargetMode="External"/><Relationship Id="rId48" Type="http://schemas.openxmlformats.org/officeDocument/2006/relationships/hyperlink" Target="file:///C:\Users\S029244\Documents\3GPP\SA1%23110_Fukuoka\docs\S1-252437.zip" TargetMode="External"/><Relationship Id="rId69" Type="http://schemas.openxmlformats.org/officeDocument/2006/relationships/hyperlink" Target="file:///C:\Users\S029244\Documents\3GPP\SA1%23110_Fukuoka\Docs\S1-252112.zip" TargetMode="External"/><Relationship Id="rId113" Type="http://schemas.openxmlformats.org/officeDocument/2006/relationships/hyperlink" Target="file:///C:\Users\S029244\Documents\3GPP\SA1%23110_Fukuoka\Docs\S1-252060.zip" TargetMode="External"/><Relationship Id="rId134" Type="http://schemas.openxmlformats.org/officeDocument/2006/relationships/hyperlink" Target="file:///C:\Users\S029244\Documents\3GPP\SA1%23110_Fukuoka\Docs\S1-252042.zip" TargetMode="External"/><Relationship Id="rId80" Type="http://schemas.openxmlformats.org/officeDocument/2006/relationships/hyperlink" Target="file:///C:\Users\S029244\Documents\3GPP\SA1%23110_Fukuoka\Docs\S1-252165.zip" TargetMode="External"/><Relationship Id="rId155" Type="http://schemas.openxmlformats.org/officeDocument/2006/relationships/hyperlink" Target="file:///C:\Users\S029244\Documents\3GPP\SA1%23110_Fukuoka\Docs\S1-252374.zip" TargetMode="External"/><Relationship Id="rId176" Type="http://schemas.openxmlformats.org/officeDocument/2006/relationships/hyperlink" Target="file:///C:\Users\S029244\Documents\3GPP\SA1%23110_Fukuoka\Docs\S1-252326.zip" TargetMode="External"/><Relationship Id="rId17" Type="http://schemas.openxmlformats.org/officeDocument/2006/relationships/hyperlink" Target="file:///C:\Users\S029244\Documents\3GPP\SA1%23110_Fukuoka\docs\S1-252460.zip" TargetMode="External"/><Relationship Id="rId38" Type="http://schemas.openxmlformats.org/officeDocument/2006/relationships/hyperlink" Target="file:///C:\Users\S029244\Documents\3GPP\SA1%23110_Fukuoka\Docs\S1-252043.zip" TargetMode="External"/><Relationship Id="rId59" Type="http://schemas.openxmlformats.org/officeDocument/2006/relationships/hyperlink" Target="file:///C:\Users\S029244\Documents\3GPP\SA1%23110_Fukuoka\docs\S1-252505.zip" TargetMode="External"/><Relationship Id="rId103" Type="http://schemas.openxmlformats.org/officeDocument/2006/relationships/hyperlink" Target="file:///C:\Users\S029244\Documents\3GPP\SA1%23110_Fukuoka\Docs\S1-252133.zip" TargetMode="External"/><Relationship Id="rId124" Type="http://schemas.openxmlformats.org/officeDocument/2006/relationships/hyperlink" Target="file:///C:\Users\S029244\Documents\3GPP\SA1%23110_Fukuoka\Docs\S1-252151.zip" TargetMode="External"/><Relationship Id="rId70" Type="http://schemas.openxmlformats.org/officeDocument/2006/relationships/hyperlink" Target="file:///C:\Users\S029244\Documents\3GPP\SA1%23110_Fukuoka\docs\S1-252475.zip" TargetMode="External"/><Relationship Id="rId91" Type="http://schemas.openxmlformats.org/officeDocument/2006/relationships/hyperlink" Target="file:///C:\Users\S029244\Documents\3GPP\SA1%23110_Fukuoka\docs\S1-252471.zip" TargetMode="External"/><Relationship Id="rId145" Type="http://schemas.openxmlformats.org/officeDocument/2006/relationships/hyperlink" Target="file:///C:\Users\S029244\Documents\3GPP\SA1%23110_Fukuoka\Docs\S1-252042.zip" TargetMode="External"/><Relationship Id="rId166" Type="http://schemas.openxmlformats.org/officeDocument/2006/relationships/hyperlink" Target="file:///C:\Users\S029244\Documents\3GPP\SA1%23110_Fukuoka\Docs\S1-252256.zip" TargetMode="External"/><Relationship Id="rId187" Type="http://schemas.openxmlformats.org/officeDocument/2006/relationships/hyperlink" Target="file:///C:\Users\S029244\Documents\3GPP\SA1%23110_Fukuoka\Docs\S1-252305.zip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file:///C:\Users\S029244\Documents\3GPP\SA1%23110_Fukuoka\Docs\S1-252167.zip" TargetMode="External"/><Relationship Id="rId49" Type="http://schemas.openxmlformats.org/officeDocument/2006/relationships/hyperlink" Target="file:///C:\Users\S029244\Documents\3GPP\SA1%23110_Fukuoka\Docs\S1-252044.zip" TargetMode="External"/><Relationship Id="rId114" Type="http://schemas.openxmlformats.org/officeDocument/2006/relationships/hyperlink" Target="file:///C:\Users\S029244\Documents\3GPP\SA1%23110_Fukuoka\Docs\S1-252046.zip" TargetMode="External"/><Relationship Id="rId60" Type="http://schemas.openxmlformats.org/officeDocument/2006/relationships/hyperlink" Target="file:///C:\Users\S029244\Documents\3GPP\SA1%23110_Fukuoka\Docs\S1-252081.zip" TargetMode="External"/><Relationship Id="rId81" Type="http://schemas.openxmlformats.org/officeDocument/2006/relationships/hyperlink" Target="file:///C:\Users\S029244\Documents\3GPP\SA1%23110_Fukuoka\docs\S1-252479.zip" TargetMode="External"/><Relationship Id="rId135" Type="http://schemas.openxmlformats.org/officeDocument/2006/relationships/hyperlink" Target="file:///C:\Users\S029244\Documents\3GPP\SA1%23110_Fukuoka\Docs\S1-252406.zip" TargetMode="External"/><Relationship Id="rId156" Type="http://schemas.openxmlformats.org/officeDocument/2006/relationships/hyperlink" Target="file:///C:\Users\S029244\Documents\3GPP\SA1%23110_Fukuoka\Docs\S1-252194.zip" TargetMode="External"/><Relationship Id="rId177" Type="http://schemas.openxmlformats.org/officeDocument/2006/relationships/hyperlink" Target="file:///C:\Users\S029244\Documents\3GPP\SA1%23110_Fukuoka\docs\S1-25249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3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661BC8-A3E2-4FF0-92BD-5DE7995A1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22</TotalTime>
  <Pages>9</Pages>
  <Words>5470</Words>
  <Characters>31180</Characters>
  <Application>Microsoft Office Word</Application>
  <DocSecurity>0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36577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Yusuke Nakano</cp:lastModifiedBy>
  <cp:revision>3</cp:revision>
  <dcterms:created xsi:type="dcterms:W3CDTF">2025-05-22T02:15:00Z</dcterms:created>
  <dcterms:modified xsi:type="dcterms:W3CDTF">2025-05-22T02:44:00Z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